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A74D" w14:textId="50570459"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C320B7">
        <w:rPr>
          <w:b/>
          <w:i/>
          <w:noProof/>
          <w:sz w:val="28"/>
        </w:rPr>
        <w:t>0538</w:t>
      </w:r>
      <w:bookmarkStart w:id="0" w:name="_GoBack"/>
      <w:bookmarkEnd w:id="0"/>
    </w:p>
    <w:p w14:paraId="0BC5E634"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1618D72" w14:textId="77777777" w:rsidTr="00547111">
        <w:tc>
          <w:tcPr>
            <w:tcW w:w="9641" w:type="dxa"/>
            <w:gridSpan w:val="9"/>
            <w:tcBorders>
              <w:top w:val="single" w:sz="4" w:space="0" w:color="auto"/>
              <w:left w:val="single" w:sz="4" w:space="0" w:color="auto"/>
              <w:right w:val="single" w:sz="4" w:space="0" w:color="auto"/>
            </w:tcBorders>
          </w:tcPr>
          <w:p w14:paraId="421D195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26741CAB" w14:textId="77777777" w:rsidTr="00547111">
        <w:tc>
          <w:tcPr>
            <w:tcW w:w="9641" w:type="dxa"/>
            <w:gridSpan w:val="9"/>
            <w:tcBorders>
              <w:left w:val="single" w:sz="4" w:space="0" w:color="auto"/>
              <w:right w:val="single" w:sz="4" w:space="0" w:color="auto"/>
            </w:tcBorders>
          </w:tcPr>
          <w:p w14:paraId="467C37C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6E17A9F" w14:textId="77777777" w:rsidTr="00547111">
        <w:tc>
          <w:tcPr>
            <w:tcW w:w="9641" w:type="dxa"/>
            <w:gridSpan w:val="9"/>
            <w:tcBorders>
              <w:left w:val="single" w:sz="4" w:space="0" w:color="auto"/>
              <w:right w:val="single" w:sz="4" w:space="0" w:color="auto"/>
            </w:tcBorders>
          </w:tcPr>
          <w:p w14:paraId="4F7C8404" w14:textId="77777777" w:rsidR="001E41F3" w:rsidRPr="004A220A" w:rsidRDefault="001E41F3">
            <w:pPr>
              <w:pStyle w:val="CRCoverPage"/>
              <w:spacing w:after="0"/>
              <w:rPr>
                <w:noProof/>
                <w:sz w:val="8"/>
                <w:szCs w:val="8"/>
              </w:rPr>
            </w:pPr>
          </w:p>
        </w:tc>
      </w:tr>
      <w:tr w:rsidR="001E41F3" w:rsidRPr="004A220A" w14:paraId="076D6D22" w14:textId="77777777" w:rsidTr="00547111">
        <w:tc>
          <w:tcPr>
            <w:tcW w:w="142" w:type="dxa"/>
            <w:tcBorders>
              <w:left w:val="single" w:sz="4" w:space="0" w:color="auto"/>
            </w:tcBorders>
          </w:tcPr>
          <w:p w14:paraId="432A188D" w14:textId="77777777" w:rsidR="001E41F3" w:rsidRPr="004A220A" w:rsidRDefault="001E41F3">
            <w:pPr>
              <w:pStyle w:val="CRCoverPage"/>
              <w:spacing w:after="0"/>
              <w:jc w:val="right"/>
              <w:rPr>
                <w:noProof/>
              </w:rPr>
            </w:pPr>
          </w:p>
        </w:tc>
        <w:tc>
          <w:tcPr>
            <w:tcW w:w="1559" w:type="dxa"/>
            <w:shd w:val="pct30" w:color="FFFF00" w:fill="auto"/>
          </w:tcPr>
          <w:p w14:paraId="40FCBD8D"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3B00AC61"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3E1DD22" w14:textId="6FFE5CFD" w:rsidR="001E41F3" w:rsidRPr="004A220A" w:rsidRDefault="00C320B7" w:rsidP="003916B4">
            <w:pPr>
              <w:pStyle w:val="CRCoverPage"/>
              <w:spacing w:after="0"/>
              <w:jc w:val="center"/>
              <w:rPr>
                <w:noProof/>
              </w:rPr>
            </w:pPr>
            <w:r>
              <w:rPr>
                <w:b/>
                <w:noProof/>
                <w:sz w:val="28"/>
              </w:rPr>
              <w:t>347</w:t>
            </w:r>
            <w:r>
              <w:rPr>
                <w:b/>
                <w:noProof/>
                <w:sz w:val="28"/>
              </w:rPr>
              <w:t>9</w:t>
            </w:r>
          </w:p>
        </w:tc>
        <w:tc>
          <w:tcPr>
            <w:tcW w:w="709" w:type="dxa"/>
          </w:tcPr>
          <w:p w14:paraId="2AED174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4A3B66B"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79A11B7"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CA69A6E"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4E7F5F07" w14:textId="77777777" w:rsidR="001E41F3" w:rsidRPr="004A220A" w:rsidRDefault="001E41F3">
            <w:pPr>
              <w:pStyle w:val="CRCoverPage"/>
              <w:spacing w:after="0"/>
              <w:rPr>
                <w:noProof/>
              </w:rPr>
            </w:pPr>
          </w:p>
        </w:tc>
      </w:tr>
      <w:tr w:rsidR="001E41F3" w:rsidRPr="004A220A" w14:paraId="0568535B" w14:textId="77777777" w:rsidTr="00547111">
        <w:tc>
          <w:tcPr>
            <w:tcW w:w="9641" w:type="dxa"/>
            <w:gridSpan w:val="9"/>
            <w:tcBorders>
              <w:left w:val="single" w:sz="4" w:space="0" w:color="auto"/>
              <w:right w:val="single" w:sz="4" w:space="0" w:color="auto"/>
            </w:tcBorders>
          </w:tcPr>
          <w:p w14:paraId="0C005FD0" w14:textId="77777777" w:rsidR="001E41F3" w:rsidRPr="004A220A" w:rsidRDefault="001E41F3">
            <w:pPr>
              <w:pStyle w:val="CRCoverPage"/>
              <w:spacing w:after="0"/>
              <w:rPr>
                <w:noProof/>
              </w:rPr>
            </w:pPr>
          </w:p>
        </w:tc>
      </w:tr>
      <w:tr w:rsidR="001E41F3" w:rsidRPr="004A220A" w14:paraId="0EB7D629" w14:textId="77777777" w:rsidTr="00547111">
        <w:tc>
          <w:tcPr>
            <w:tcW w:w="9641" w:type="dxa"/>
            <w:gridSpan w:val="9"/>
            <w:tcBorders>
              <w:top w:val="single" w:sz="4" w:space="0" w:color="auto"/>
            </w:tcBorders>
          </w:tcPr>
          <w:p w14:paraId="0E5284A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2D197A8A" w14:textId="77777777" w:rsidTr="00547111">
        <w:tc>
          <w:tcPr>
            <w:tcW w:w="9641" w:type="dxa"/>
            <w:gridSpan w:val="9"/>
          </w:tcPr>
          <w:p w14:paraId="3D9F8E0E" w14:textId="77777777" w:rsidR="001E41F3" w:rsidRPr="004A220A" w:rsidRDefault="001E41F3">
            <w:pPr>
              <w:pStyle w:val="CRCoverPage"/>
              <w:spacing w:after="0"/>
              <w:rPr>
                <w:noProof/>
                <w:sz w:val="8"/>
                <w:szCs w:val="8"/>
              </w:rPr>
            </w:pPr>
          </w:p>
        </w:tc>
      </w:tr>
    </w:tbl>
    <w:p w14:paraId="457ED6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BD46420" w14:textId="77777777" w:rsidTr="00A7671C">
        <w:tc>
          <w:tcPr>
            <w:tcW w:w="2835" w:type="dxa"/>
          </w:tcPr>
          <w:p w14:paraId="2DFB9CF3"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28C0E94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2EC5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FF1966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2D9BD" w14:textId="77777777" w:rsidR="00F25D98" w:rsidRPr="004A220A" w:rsidRDefault="00F25D98" w:rsidP="001E41F3">
            <w:pPr>
              <w:pStyle w:val="CRCoverPage"/>
              <w:spacing w:after="0"/>
              <w:jc w:val="center"/>
              <w:rPr>
                <w:b/>
                <w:caps/>
                <w:noProof/>
                <w:lang w:eastAsia="zh-CN"/>
              </w:rPr>
            </w:pPr>
          </w:p>
        </w:tc>
        <w:tc>
          <w:tcPr>
            <w:tcW w:w="2126" w:type="dxa"/>
          </w:tcPr>
          <w:p w14:paraId="0E07DA9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A804B" w14:textId="77777777" w:rsidR="00F25D98" w:rsidRPr="004A220A" w:rsidRDefault="00F25D98" w:rsidP="001E41F3">
            <w:pPr>
              <w:pStyle w:val="CRCoverPage"/>
              <w:spacing w:after="0"/>
              <w:jc w:val="center"/>
              <w:rPr>
                <w:b/>
                <w:caps/>
                <w:noProof/>
              </w:rPr>
            </w:pPr>
          </w:p>
        </w:tc>
        <w:tc>
          <w:tcPr>
            <w:tcW w:w="1418" w:type="dxa"/>
            <w:tcBorders>
              <w:left w:val="nil"/>
            </w:tcBorders>
          </w:tcPr>
          <w:p w14:paraId="50F8A41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D2229" w14:textId="77777777" w:rsidR="00F25D98" w:rsidRPr="004A220A" w:rsidRDefault="00F25D98" w:rsidP="001E41F3">
            <w:pPr>
              <w:pStyle w:val="CRCoverPage"/>
              <w:spacing w:after="0"/>
              <w:jc w:val="center"/>
              <w:rPr>
                <w:b/>
                <w:bCs/>
                <w:caps/>
                <w:noProof/>
              </w:rPr>
            </w:pPr>
          </w:p>
        </w:tc>
      </w:tr>
    </w:tbl>
    <w:p w14:paraId="6E11E262"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4D2FE022" w14:textId="77777777" w:rsidTr="00E905A5">
        <w:tc>
          <w:tcPr>
            <w:tcW w:w="9641" w:type="dxa"/>
            <w:gridSpan w:val="11"/>
          </w:tcPr>
          <w:p w14:paraId="3F26C3BC" w14:textId="77777777" w:rsidR="001E41F3" w:rsidRPr="004A220A" w:rsidRDefault="001E41F3">
            <w:pPr>
              <w:pStyle w:val="CRCoverPage"/>
              <w:spacing w:after="0"/>
              <w:rPr>
                <w:noProof/>
                <w:sz w:val="8"/>
                <w:szCs w:val="8"/>
              </w:rPr>
            </w:pPr>
          </w:p>
        </w:tc>
      </w:tr>
      <w:tr w:rsidR="001E41F3" w:rsidRPr="004A220A" w14:paraId="28A56D65" w14:textId="77777777" w:rsidTr="00E905A5">
        <w:tc>
          <w:tcPr>
            <w:tcW w:w="2039" w:type="dxa"/>
            <w:tcBorders>
              <w:top w:val="single" w:sz="4" w:space="0" w:color="auto"/>
              <w:left w:val="single" w:sz="4" w:space="0" w:color="auto"/>
            </w:tcBorders>
          </w:tcPr>
          <w:p w14:paraId="40B65437"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2DC98FFB" w14:textId="77777777" w:rsidR="001E41F3" w:rsidRPr="004A220A" w:rsidRDefault="0063646B" w:rsidP="002A6414">
            <w:pPr>
              <w:pStyle w:val="CRCoverPage"/>
              <w:spacing w:after="0"/>
              <w:ind w:left="100"/>
              <w:rPr>
                <w:noProof/>
              </w:rPr>
            </w:pPr>
            <w:r w:rsidRPr="0063646B">
              <w:rPr>
                <w:noProof/>
                <w:lang w:eastAsia="zh-CN"/>
              </w:rPr>
              <w:t>Correction to NR SL SIG TC 12.1.5.</w:t>
            </w:r>
            <w:r w:rsidR="00E61721">
              <w:rPr>
                <w:noProof/>
                <w:lang w:eastAsia="zh-CN"/>
              </w:rPr>
              <w:t>x and 12.2.7.x</w:t>
            </w:r>
            <w:r w:rsidRPr="0063646B">
              <w:rPr>
                <w:noProof/>
                <w:lang w:eastAsia="zh-CN"/>
              </w:rPr>
              <w:t xml:space="preserve"> - SL CSI reporting</w:t>
            </w:r>
          </w:p>
        </w:tc>
      </w:tr>
      <w:tr w:rsidR="001E41F3" w:rsidRPr="004A220A" w14:paraId="1B9916FF" w14:textId="77777777" w:rsidTr="00E905A5">
        <w:tc>
          <w:tcPr>
            <w:tcW w:w="2039" w:type="dxa"/>
            <w:tcBorders>
              <w:left w:val="single" w:sz="4" w:space="0" w:color="auto"/>
            </w:tcBorders>
          </w:tcPr>
          <w:p w14:paraId="6D629408"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79D5D6A9" w14:textId="77777777" w:rsidR="001E41F3" w:rsidRPr="004A220A" w:rsidRDefault="001E41F3">
            <w:pPr>
              <w:pStyle w:val="CRCoverPage"/>
              <w:spacing w:after="0"/>
              <w:rPr>
                <w:noProof/>
                <w:sz w:val="8"/>
                <w:szCs w:val="8"/>
              </w:rPr>
            </w:pPr>
          </w:p>
        </w:tc>
      </w:tr>
      <w:tr w:rsidR="001E41F3" w:rsidRPr="004A220A" w14:paraId="7EC21413" w14:textId="77777777" w:rsidTr="00E905A5">
        <w:tc>
          <w:tcPr>
            <w:tcW w:w="2039" w:type="dxa"/>
            <w:tcBorders>
              <w:left w:val="single" w:sz="4" w:space="0" w:color="auto"/>
            </w:tcBorders>
          </w:tcPr>
          <w:p w14:paraId="5B13E304"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4F8FB0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32CB5E4A" w14:textId="77777777" w:rsidTr="00E905A5">
        <w:tc>
          <w:tcPr>
            <w:tcW w:w="2039" w:type="dxa"/>
            <w:tcBorders>
              <w:left w:val="single" w:sz="4" w:space="0" w:color="auto"/>
            </w:tcBorders>
          </w:tcPr>
          <w:p w14:paraId="76891E6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55F4449"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411C7C9D" w14:textId="77777777" w:rsidTr="00E905A5">
        <w:tc>
          <w:tcPr>
            <w:tcW w:w="2039" w:type="dxa"/>
            <w:tcBorders>
              <w:left w:val="single" w:sz="4" w:space="0" w:color="auto"/>
            </w:tcBorders>
          </w:tcPr>
          <w:p w14:paraId="3EED1872"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28CFA5E8" w14:textId="77777777" w:rsidR="001E41F3" w:rsidRPr="004A220A" w:rsidRDefault="001E41F3">
            <w:pPr>
              <w:pStyle w:val="CRCoverPage"/>
              <w:spacing w:after="0"/>
              <w:rPr>
                <w:noProof/>
                <w:sz w:val="8"/>
                <w:szCs w:val="8"/>
              </w:rPr>
            </w:pPr>
          </w:p>
        </w:tc>
      </w:tr>
      <w:tr w:rsidR="00F77295" w:rsidRPr="004A220A" w14:paraId="10946C88" w14:textId="77777777" w:rsidTr="00E905A5">
        <w:tc>
          <w:tcPr>
            <w:tcW w:w="2039" w:type="dxa"/>
            <w:tcBorders>
              <w:left w:val="single" w:sz="4" w:space="0" w:color="auto"/>
            </w:tcBorders>
          </w:tcPr>
          <w:p w14:paraId="7CE569E0"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081BA439"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2777DD46" w14:textId="77777777" w:rsidR="001E41F3" w:rsidRPr="004A220A" w:rsidRDefault="001E41F3">
            <w:pPr>
              <w:pStyle w:val="CRCoverPage"/>
              <w:spacing w:after="0"/>
              <w:ind w:right="100"/>
              <w:rPr>
                <w:noProof/>
              </w:rPr>
            </w:pPr>
          </w:p>
        </w:tc>
        <w:tc>
          <w:tcPr>
            <w:tcW w:w="1722" w:type="dxa"/>
            <w:gridSpan w:val="3"/>
            <w:tcBorders>
              <w:left w:val="nil"/>
            </w:tcBorders>
          </w:tcPr>
          <w:p w14:paraId="3C70939B"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45DB7E98"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5C313FC" w14:textId="77777777" w:rsidTr="00E905A5">
        <w:tc>
          <w:tcPr>
            <w:tcW w:w="2039" w:type="dxa"/>
            <w:tcBorders>
              <w:left w:val="single" w:sz="4" w:space="0" w:color="auto"/>
            </w:tcBorders>
          </w:tcPr>
          <w:p w14:paraId="291452AF" w14:textId="77777777" w:rsidR="001E41F3" w:rsidRPr="004A220A" w:rsidRDefault="001E41F3">
            <w:pPr>
              <w:pStyle w:val="CRCoverPage"/>
              <w:spacing w:after="0"/>
              <w:rPr>
                <w:b/>
                <w:i/>
                <w:noProof/>
                <w:sz w:val="8"/>
                <w:szCs w:val="8"/>
              </w:rPr>
            </w:pPr>
          </w:p>
        </w:tc>
        <w:tc>
          <w:tcPr>
            <w:tcW w:w="1819" w:type="dxa"/>
            <w:gridSpan w:val="4"/>
          </w:tcPr>
          <w:p w14:paraId="0BB4BCAC" w14:textId="77777777" w:rsidR="001E41F3" w:rsidRPr="004A220A" w:rsidRDefault="001E41F3">
            <w:pPr>
              <w:pStyle w:val="CRCoverPage"/>
              <w:spacing w:after="0"/>
              <w:rPr>
                <w:noProof/>
                <w:sz w:val="8"/>
                <w:szCs w:val="8"/>
              </w:rPr>
            </w:pPr>
          </w:p>
        </w:tc>
        <w:tc>
          <w:tcPr>
            <w:tcW w:w="2000" w:type="dxa"/>
            <w:gridSpan w:val="2"/>
          </w:tcPr>
          <w:p w14:paraId="2FB6D5B2" w14:textId="77777777" w:rsidR="001E41F3" w:rsidRPr="004A220A" w:rsidRDefault="001E41F3">
            <w:pPr>
              <w:pStyle w:val="CRCoverPage"/>
              <w:spacing w:after="0"/>
              <w:rPr>
                <w:noProof/>
                <w:sz w:val="8"/>
                <w:szCs w:val="8"/>
              </w:rPr>
            </w:pPr>
          </w:p>
        </w:tc>
        <w:tc>
          <w:tcPr>
            <w:tcW w:w="1722" w:type="dxa"/>
            <w:gridSpan w:val="3"/>
          </w:tcPr>
          <w:p w14:paraId="1430E4E2"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32C97610" w14:textId="77777777" w:rsidR="001E41F3" w:rsidRPr="004A220A" w:rsidRDefault="001E41F3">
            <w:pPr>
              <w:pStyle w:val="CRCoverPage"/>
              <w:spacing w:after="0"/>
              <w:rPr>
                <w:noProof/>
                <w:sz w:val="8"/>
                <w:szCs w:val="8"/>
              </w:rPr>
            </w:pPr>
          </w:p>
        </w:tc>
      </w:tr>
      <w:tr w:rsidR="00F77295" w:rsidRPr="004A220A" w14:paraId="30E7A100" w14:textId="77777777" w:rsidTr="00E905A5">
        <w:trPr>
          <w:cantSplit/>
        </w:trPr>
        <w:tc>
          <w:tcPr>
            <w:tcW w:w="2039" w:type="dxa"/>
            <w:tcBorders>
              <w:left w:val="single" w:sz="4" w:space="0" w:color="auto"/>
            </w:tcBorders>
          </w:tcPr>
          <w:p w14:paraId="57E29206"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2A08C42D"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5ABD94" w14:textId="77777777" w:rsidR="001E41F3" w:rsidRPr="004A220A" w:rsidRDefault="001E41F3">
            <w:pPr>
              <w:pStyle w:val="CRCoverPage"/>
              <w:spacing w:after="0"/>
              <w:rPr>
                <w:noProof/>
              </w:rPr>
            </w:pPr>
          </w:p>
        </w:tc>
        <w:tc>
          <w:tcPr>
            <w:tcW w:w="1722" w:type="dxa"/>
            <w:gridSpan w:val="3"/>
            <w:tcBorders>
              <w:left w:val="nil"/>
            </w:tcBorders>
          </w:tcPr>
          <w:p w14:paraId="0D279855"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430BA5E2"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4E5AA41C" w14:textId="77777777" w:rsidTr="00E905A5">
        <w:tc>
          <w:tcPr>
            <w:tcW w:w="2039" w:type="dxa"/>
            <w:tcBorders>
              <w:left w:val="single" w:sz="4" w:space="0" w:color="auto"/>
              <w:bottom w:val="single" w:sz="4" w:space="0" w:color="auto"/>
            </w:tcBorders>
          </w:tcPr>
          <w:p w14:paraId="411844EE"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5B1946AF"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73B99AD0"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32750557"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DE5859F" w14:textId="77777777" w:rsidTr="00E905A5">
        <w:tc>
          <w:tcPr>
            <w:tcW w:w="2039" w:type="dxa"/>
          </w:tcPr>
          <w:p w14:paraId="0656A748" w14:textId="77777777" w:rsidR="001E41F3" w:rsidRPr="004A220A" w:rsidRDefault="001E41F3">
            <w:pPr>
              <w:pStyle w:val="CRCoverPage"/>
              <w:spacing w:after="0"/>
              <w:rPr>
                <w:b/>
                <w:i/>
                <w:noProof/>
                <w:sz w:val="8"/>
                <w:szCs w:val="8"/>
              </w:rPr>
            </w:pPr>
          </w:p>
        </w:tc>
        <w:tc>
          <w:tcPr>
            <w:tcW w:w="7602" w:type="dxa"/>
            <w:gridSpan w:val="10"/>
          </w:tcPr>
          <w:p w14:paraId="455C3838" w14:textId="77777777" w:rsidR="001E41F3" w:rsidRPr="004A220A" w:rsidRDefault="001E41F3">
            <w:pPr>
              <w:pStyle w:val="CRCoverPage"/>
              <w:spacing w:after="0"/>
              <w:rPr>
                <w:noProof/>
                <w:sz w:val="8"/>
                <w:szCs w:val="8"/>
              </w:rPr>
            </w:pPr>
          </w:p>
        </w:tc>
      </w:tr>
      <w:tr w:rsidR="001E41F3" w:rsidRPr="004A220A" w14:paraId="734D908D" w14:textId="77777777" w:rsidTr="00E905A5">
        <w:tc>
          <w:tcPr>
            <w:tcW w:w="2632" w:type="dxa"/>
            <w:gridSpan w:val="2"/>
            <w:tcBorders>
              <w:top w:val="single" w:sz="4" w:space="0" w:color="auto"/>
              <w:left w:val="single" w:sz="4" w:space="0" w:color="auto"/>
            </w:tcBorders>
          </w:tcPr>
          <w:p w14:paraId="69441753"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743FC103"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4CDC8594" w14:textId="77777777" w:rsidR="00433491" w:rsidRDefault="00433491" w:rsidP="005D5A2A">
            <w:pPr>
              <w:pStyle w:val="CRCoverPage"/>
              <w:numPr>
                <w:ilvl w:val="0"/>
                <w:numId w:val="14"/>
              </w:numPr>
              <w:spacing w:after="0"/>
              <w:rPr>
                <w:lang w:eastAsia="ja-JP"/>
              </w:rPr>
            </w:pPr>
            <w:r>
              <w:rPr>
                <w:rFonts w:hint="eastAsia"/>
                <w:lang w:eastAsia="zh-CN"/>
              </w:rPr>
              <w:t>1</w:t>
            </w:r>
            <w:r>
              <w:rPr>
                <w:lang w:eastAsia="zh-CN"/>
              </w:rPr>
              <w:t>2.1.5.1:</w:t>
            </w:r>
          </w:p>
          <w:p w14:paraId="42FD5169" w14:textId="638B0C99" w:rsidR="005D5A2A" w:rsidRDefault="0063646B" w:rsidP="00433491">
            <w:pPr>
              <w:pStyle w:val="CRCoverPage"/>
              <w:numPr>
                <w:ilvl w:val="1"/>
                <w:numId w:val="14"/>
              </w:numPr>
              <w:spacing w:after="0"/>
              <w:rPr>
                <w:lang w:eastAsia="ja-JP"/>
              </w:rPr>
            </w:pPr>
            <w:r>
              <w:rPr>
                <w:lang w:eastAsia="zh-CN"/>
              </w:rPr>
              <w:t xml:space="preserve">UE shall starts transmit SL-CSI-RS when it sends the SCI format 2-A. </w:t>
            </w:r>
            <w:r w:rsidR="005D5A2A">
              <w:rPr>
                <w:lang w:eastAsia="zh-CN"/>
              </w:rPr>
              <w:t>In In 12.1.5.1,</w:t>
            </w:r>
            <w:r>
              <w:rPr>
                <w:lang w:eastAsia="zh-CN"/>
              </w:rPr>
              <w:t xml:space="preserve"> sending CSI-RS should be check</w:t>
            </w:r>
            <w:r w:rsidR="005D5A2A">
              <w:rPr>
                <w:lang w:eastAsia="zh-CN"/>
              </w:rPr>
              <w:t>ed</w:t>
            </w:r>
            <w:r>
              <w:rPr>
                <w:lang w:eastAsia="zh-CN"/>
              </w:rPr>
              <w:t xml:space="preserve"> in TP2 rather than TP1. Test purpose and test procedure are updated accordingly.</w:t>
            </w:r>
            <w:r w:rsidR="005D5A2A">
              <w:rPr>
                <w:lang w:eastAsia="zh-CN"/>
              </w:rPr>
              <w:t xml:space="preserve"> </w:t>
            </w:r>
          </w:p>
          <w:p w14:paraId="686F39D3" w14:textId="72E1E969" w:rsidR="00984A38" w:rsidRDefault="00984A38" w:rsidP="00433491">
            <w:pPr>
              <w:pStyle w:val="CRCoverPage"/>
              <w:numPr>
                <w:ilvl w:val="1"/>
                <w:numId w:val="14"/>
              </w:numPr>
              <w:spacing w:after="0"/>
              <w:rPr>
                <w:lang w:eastAsia="ja-JP"/>
              </w:rPr>
            </w:pPr>
            <w:r w:rsidRPr="00D70946">
              <w:t xml:space="preserve">Table </w:t>
            </w:r>
            <w:r w:rsidRPr="00D70946">
              <w:rPr>
                <w:snapToGrid w:val="0"/>
              </w:rPr>
              <w:t>12.1.</w:t>
            </w:r>
            <w:r w:rsidRPr="00D70946">
              <w:rPr>
                <w:snapToGrid w:val="0"/>
                <w:lang w:eastAsia="zh-CN"/>
              </w:rPr>
              <w:t>5</w:t>
            </w:r>
            <w:r w:rsidRPr="00D70946">
              <w:rPr>
                <w:snapToGrid w:val="0"/>
              </w:rPr>
              <w:t>.1.3.3</w:t>
            </w:r>
            <w:r w:rsidRPr="00D70946">
              <w:t>-</w:t>
            </w:r>
            <w:r w:rsidRPr="00D70946">
              <w:rPr>
                <w:lang w:eastAsia="zh-CN"/>
              </w:rPr>
              <w:t>2</w:t>
            </w:r>
            <w:r>
              <w:rPr>
                <w:lang w:eastAsia="zh-CN"/>
              </w:rPr>
              <w:t xml:space="preserve"> is updated to align with 12.2.7.1</w:t>
            </w:r>
          </w:p>
          <w:p w14:paraId="0B291066" w14:textId="77777777" w:rsidR="00433491" w:rsidRDefault="00433491" w:rsidP="005D5A2A">
            <w:pPr>
              <w:pStyle w:val="CRCoverPage"/>
              <w:numPr>
                <w:ilvl w:val="0"/>
                <w:numId w:val="14"/>
              </w:numPr>
              <w:spacing w:after="0"/>
              <w:rPr>
                <w:lang w:eastAsia="ja-JP"/>
              </w:rPr>
            </w:pPr>
            <w:r>
              <w:rPr>
                <w:rFonts w:hint="eastAsia"/>
                <w:lang w:eastAsia="zh-CN"/>
              </w:rPr>
              <w:t>1</w:t>
            </w:r>
            <w:r>
              <w:rPr>
                <w:lang w:eastAsia="zh-CN"/>
              </w:rPr>
              <w:t>2.1.5.2:</w:t>
            </w:r>
          </w:p>
          <w:p w14:paraId="4166D812" w14:textId="77777777" w:rsidR="007D40BC" w:rsidRDefault="00433491" w:rsidP="00433491">
            <w:pPr>
              <w:pStyle w:val="CRCoverPage"/>
              <w:numPr>
                <w:ilvl w:val="1"/>
                <w:numId w:val="14"/>
              </w:numPr>
              <w:spacing w:after="0"/>
              <w:rPr>
                <w:lang w:eastAsia="ja-JP"/>
              </w:rPr>
            </w:pPr>
            <w:r>
              <w:rPr>
                <w:lang w:eastAsia="zh-CN"/>
              </w:rPr>
              <w:t>UE shall starts transmit SL-CSI-RS when it sends the SCI format 2-A. In In 12.1.5.1.</w:t>
            </w:r>
            <w:r w:rsidR="005D5A2A">
              <w:rPr>
                <w:lang w:eastAsia="zh-CN"/>
              </w:rPr>
              <w:t xml:space="preserve"> test procedure in 12.1.5.2 needs to be updated.</w:t>
            </w:r>
          </w:p>
          <w:p w14:paraId="217BFB2A" w14:textId="77777777" w:rsidR="00406FB3" w:rsidRDefault="00433491" w:rsidP="00433491">
            <w:pPr>
              <w:pStyle w:val="CRCoverPage"/>
              <w:numPr>
                <w:ilvl w:val="1"/>
                <w:numId w:val="14"/>
              </w:numPr>
              <w:spacing w:after="0"/>
              <w:rPr>
                <w:lang w:eastAsia="ja-JP"/>
              </w:rPr>
            </w:pPr>
            <w:r>
              <w:rPr>
                <w:rFonts w:hint="eastAsia"/>
                <w:lang w:eastAsia="zh-CN"/>
              </w:rPr>
              <w:t>CSI-RS</w:t>
            </w:r>
            <w:r>
              <w:rPr>
                <w:lang w:eastAsia="ja-JP"/>
              </w:rPr>
              <w:t xml:space="preserve"> EPRE ratio </w:t>
            </w:r>
            <w:r>
              <w:t xml:space="preserve">to EPRE NR-SS-UE Reference power </w:t>
            </w:r>
            <w:r>
              <w:rPr>
                <w:lang w:eastAsia="ja-JP"/>
              </w:rPr>
              <w:t xml:space="preserve">is </w:t>
            </w:r>
            <w:r w:rsidRPr="00433491">
              <w:rPr>
                <w:lang w:eastAsia="ja-JP"/>
              </w:rPr>
              <w:t xml:space="preserve">set as Test specific </w:t>
            </w:r>
            <w:r>
              <w:rPr>
                <w:lang w:eastAsia="ja-JP"/>
              </w:rPr>
              <w:t xml:space="preserve">in 38.508-1 </w:t>
            </w:r>
            <w:proofErr w:type="spellStart"/>
            <w:r>
              <w:rPr>
                <w:lang w:eastAsia="ja-JP"/>
              </w:rPr>
              <w:t>tabke</w:t>
            </w:r>
            <w:proofErr w:type="spellEnd"/>
            <w:r>
              <w:rPr>
                <w:lang w:eastAsia="ja-JP"/>
              </w:rPr>
              <w:t xml:space="preserve"> 6.2.1.3-1. It needs to be specified in TC.</w:t>
            </w:r>
          </w:p>
          <w:p w14:paraId="2C5F3ED2" w14:textId="77777777" w:rsidR="00433491" w:rsidRDefault="00433491" w:rsidP="00433491">
            <w:pPr>
              <w:pStyle w:val="CRCoverPage"/>
              <w:numPr>
                <w:ilvl w:val="1"/>
                <w:numId w:val="14"/>
              </w:numPr>
              <w:spacing w:after="0"/>
              <w:rPr>
                <w:lang w:eastAsia="ja-JP"/>
              </w:rPr>
            </w:pPr>
            <w:r>
              <w:rPr>
                <w:rFonts w:hint="eastAsia"/>
                <w:lang w:eastAsia="zh-CN"/>
              </w:rPr>
              <w:t>I</w:t>
            </w:r>
            <w:r>
              <w:rPr>
                <w:lang w:eastAsia="zh-CN"/>
              </w:rPr>
              <w:t xml:space="preserve">n step 4. </w:t>
            </w:r>
            <w:r>
              <w:t>UE sending CSI report within sl-LatencyBoundCSI-Report-r16 should be checked.</w:t>
            </w:r>
          </w:p>
          <w:p w14:paraId="7D515150" w14:textId="77777777" w:rsidR="00433491" w:rsidRDefault="00433491" w:rsidP="00433491">
            <w:pPr>
              <w:pStyle w:val="CRCoverPage"/>
              <w:numPr>
                <w:ilvl w:val="1"/>
                <w:numId w:val="14"/>
              </w:numPr>
              <w:spacing w:after="0"/>
              <w:rPr>
                <w:lang w:eastAsia="ja-JP"/>
              </w:rPr>
            </w:pPr>
            <w:r>
              <w:rPr>
                <w:rFonts w:hint="eastAsia"/>
                <w:lang w:eastAsia="zh-CN"/>
              </w:rPr>
              <w:t>A</w:t>
            </w:r>
            <w:r>
              <w:rPr>
                <w:lang w:eastAsia="zh-CN"/>
              </w:rPr>
              <w:t xml:space="preserve">ssociated condition “SL_CSI” should be added to </w:t>
            </w:r>
            <w:r w:rsidRPr="00D70946">
              <w:t xml:space="preserve">Table </w:t>
            </w:r>
            <w:r w:rsidRPr="00D70946">
              <w:rPr>
                <w:snapToGrid w:val="0"/>
              </w:rPr>
              <w:t>12.1.</w:t>
            </w:r>
            <w:r w:rsidRPr="00D70946">
              <w:rPr>
                <w:snapToGrid w:val="0"/>
                <w:lang w:eastAsia="zh-CN"/>
              </w:rPr>
              <w:t>5</w:t>
            </w:r>
            <w:r w:rsidRPr="00D70946">
              <w:rPr>
                <w:snapToGrid w:val="0"/>
              </w:rPr>
              <w:t>.</w:t>
            </w:r>
            <w:r w:rsidRPr="00D70946">
              <w:rPr>
                <w:snapToGrid w:val="0"/>
                <w:lang w:eastAsia="zh-CN"/>
              </w:rPr>
              <w:t>2</w:t>
            </w:r>
            <w:r w:rsidRPr="00D70946">
              <w:rPr>
                <w:snapToGrid w:val="0"/>
              </w:rPr>
              <w:t>.3.3</w:t>
            </w:r>
            <w:r w:rsidRPr="00D70946">
              <w:t>-</w:t>
            </w:r>
            <w:r w:rsidRPr="00D70946">
              <w:rPr>
                <w:lang w:eastAsia="zh-CN"/>
              </w:rPr>
              <w:t>2</w:t>
            </w:r>
          </w:p>
          <w:p w14:paraId="1A51D7CD" w14:textId="77777777" w:rsidR="00984A38" w:rsidRPr="00984A38" w:rsidRDefault="00984A38" w:rsidP="00984A38">
            <w:pPr>
              <w:pStyle w:val="CRCoverPage"/>
              <w:numPr>
                <w:ilvl w:val="0"/>
                <w:numId w:val="14"/>
              </w:numPr>
              <w:spacing w:after="0"/>
              <w:rPr>
                <w:lang w:eastAsia="ja-JP"/>
              </w:rPr>
            </w:pPr>
            <w:r>
              <w:rPr>
                <w:rFonts w:eastAsiaTheme="minorEastAsia" w:hint="eastAsia"/>
                <w:lang w:eastAsia="zh-CN"/>
              </w:rPr>
              <w:t>1</w:t>
            </w:r>
            <w:r>
              <w:rPr>
                <w:rFonts w:eastAsiaTheme="minorEastAsia"/>
                <w:lang w:eastAsia="zh-CN"/>
              </w:rPr>
              <w:t>2.2.7.1:</w:t>
            </w:r>
          </w:p>
          <w:p w14:paraId="5CF9B97B" w14:textId="6947E3B1" w:rsidR="00984A38" w:rsidRPr="009B4AA7" w:rsidRDefault="00984A38" w:rsidP="00984A38">
            <w:pPr>
              <w:pStyle w:val="CRCoverPage"/>
              <w:numPr>
                <w:ilvl w:val="1"/>
                <w:numId w:val="14"/>
              </w:numPr>
              <w:spacing w:after="0"/>
              <w:rPr>
                <w:lang w:eastAsia="ja-JP"/>
              </w:rPr>
            </w:pPr>
            <w:r>
              <w:rPr>
                <w:rFonts w:hint="eastAsia"/>
                <w:lang w:eastAsia="zh-CN"/>
              </w:rPr>
              <w:t>S</w:t>
            </w:r>
            <w:r>
              <w:rPr>
                <w:lang w:eastAsia="zh-CN"/>
              </w:rPr>
              <w:t>tep 5 is voided to keep align with other SL CSI reporting TCs</w:t>
            </w:r>
          </w:p>
        </w:tc>
      </w:tr>
      <w:tr w:rsidR="001E41F3" w:rsidRPr="004A220A" w14:paraId="23EAF2B9" w14:textId="77777777" w:rsidTr="00E905A5">
        <w:tc>
          <w:tcPr>
            <w:tcW w:w="2632" w:type="dxa"/>
            <w:gridSpan w:val="2"/>
            <w:tcBorders>
              <w:left w:val="single" w:sz="4" w:space="0" w:color="auto"/>
            </w:tcBorders>
          </w:tcPr>
          <w:p w14:paraId="01AF6E82"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22F1950" w14:textId="77777777" w:rsidR="001E41F3" w:rsidRPr="00C0049E" w:rsidRDefault="001E41F3">
            <w:pPr>
              <w:pStyle w:val="CRCoverPage"/>
              <w:spacing w:after="0"/>
              <w:rPr>
                <w:noProof/>
                <w:sz w:val="8"/>
                <w:szCs w:val="8"/>
              </w:rPr>
            </w:pPr>
          </w:p>
        </w:tc>
      </w:tr>
      <w:tr w:rsidR="001E41F3" w:rsidRPr="004A220A" w14:paraId="4006CDFF" w14:textId="77777777" w:rsidTr="00E905A5">
        <w:tc>
          <w:tcPr>
            <w:tcW w:w="2632" w:type="dxa"/>
            <w:gridSpan w:val="2"/>
            <w:tcBorders>
              <w:left w:val="single" w:sz="4" w:space="0" w:color="auto"/>
            </w:tcBorders>
          </w:tcPr>
          <w:p w14:paraId="076E79D4"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34446C9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43754C23" w14:textId="77777777" w:rsidTr="00E905A5">
        <w:tc>
          <w:tcPr>
            <w:tcW w:w="2632" w:type="dxa"/>
            <w:gridSpan w:val="2"/>
            <w:tcBorders>
              <w:left w:val="single" w:sz="4" w:space="0" w:color="auto"/>
            </w:tcBorders>
          </w:tcPr>
          <w:p w14:paraId="6019941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0540CA1" w14:textId="77777777" w:rsidR="001E41F3" w:rsidRPr="004A220A" w:rsidRDefault="001E41F3">
            <w:pPr>
              <w:pStyle w:val="CRCoverPage"/>
              <w:spacing w:after="0"/>
              <w:rPr>
                <w:noProof/>
                <w:sz w:val="8"/>
                <w:szCs w:val="8"/>
              </w:rPr>
            </w:pPr>
          </w:p>
        </w:tc>
      </w:tr>
      <w:tr w:rsidR="001E41F3" w:rsidRPr="004A220A" w14:paraId="299AEFAB" w14:textId="77777777" w:rsidTr="00E905A5">
        <w:tc>
          <w:tcPr>
            <w:tcW w:w="2632" w:type="dxa"/>
            <w:gridSpan w:val="2"/>
            <w:tcBorders>
              <w:left w:val="single" w:sz="4" w:space="0" w:color="auto"/>
              <w:bottom w:val="single" w:sz="4" w:space="0" w:color="auto"/>
            </w:tcBorders>
          </w:tcPr>
          <w:p w14:paraId="05F6B7C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4F517B2"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7F0AA170" w14:textId="77777777" w:rsidTr="00E905A5">
        <w:tc>
          <w:tcPr>
            <w:tcW w:w="2632" w:type="dxa"/>
            <w:gridSpan w:val="2"/>
          </w:tcPr>
          <w:p w14:paraId="37E92B18" w14:textId="77777777" w:rsidR="001E41F3" w:rsidRPr="004A220A" w:rsidRDefault="001E41F3">
            <w:pPr>
              <w:pStyle w:val="CRCoverPage"/>
              <w:spacing w:after="0"/>
              <w:rPr>
                <w:b/>
                <w:i/>
                <w:noProof/>
                <w:sz w:val="8"/>
                <w:szCs w:val="8"/>
              </w:rPr>
            </w:pPr>
          </w:p>
        </w:tc>
        <w:tc>
          <w:tcPr>
            <w:tcW w:w="7009" w:type="dxa"/>
            <w:gridSpan w:val="9"/>
          </w:tcPr>
          <w:p w14:paraId="07270580" w14:textId="77777777" w:rsidR="001E41F3" w:rsidRPr="004A220A" w:rsidRDefault="001E41F3">
            <w:pPr>
              <w:pStyle w:val="CRCoverPage"/>
              <w:spacing w:after="0"/>
              <w:rPr>
                <w:noProof/>
                <w:sz w:val="8"/>
                <w:szCs w:val="8"/>
              </w:rPr>
            </w:pPr>
          </w:p>
        </w:tc>
      </w:tr>
      <w:tr w:rsidR="001E41F3" w:rsidRPr="004A220A" w14:paraId="6582BB09" w14:textId="77777777" w:rsidTr="00E905A5">
        <w:tc>
          <w:tcPr>
            <w:tcW w:w="2632" w:type="dxa"/>
            <w:gridSpan w:val="2"/>
            <w:tcBorders>
              <w:top w:val="single" w:sz="4" w:space="0" w:color="auto"/>
              <w:left w:val="single" w:sz="4" w:space="0" w:color="auto"/>
            </w:tcBorders>
          </w:tcPr>
          <w:p w14:paraId="55E050C1"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986DAC0" w14:textId="0F1D834A" w:rsidR="001E41F3" w:rsidRPr="004A220A" w:rsidRDefault="00406FB3" w:rsidP="00895DFD">
            <w:pPr>
              <w:pStyle w:val="CRCoverPage"/>
              <w:spacing w:after="0"/>
              <w:ind w:left="100"/>
              <w:rPr>
                <w:noProof/>
                <w:lang w:eastAsia="zh-CN"/>
              </w:rPr>
            </w:pPr>
            <w:r>
              <w:rPr>
                <w:noProof/>
                <w:lang w:eastAsia="zh-CN"/>
              </w:rPr>
              <w:t>12.1.</w:t>
            </w:r>
            <w:r w:rsidR="005D5A2A">
              <w:rPr>
                <w:noProof/>
                <w:lang w:eastAsia="zh-CN"/>
              </w:rPr>
              <w:t>5</w:t>
            </w:r>
            <w:r>
              <w:rPr>
                <w:noProof/>
                <w:lang w:eastAsia="zh-CN"/>
              </w:rPr>
              <w:t>.1</w:t>
            </w:r>
            <w:r w:rsidR="005D5A2A">
              <w:rPr>
                <w:noProof/>
                <w:lang w:eastAsia="zh-CN"/>
              </w:rPr>
              <w:t>, 12.1.5.2</w:t>
            </w:r>
            <w:r w:rsidR="00984A38">
              <w:rPr>
                <w:noProof/>
                <w:lang w:eastAsia="zh-CN"/>
              </w:rPr>
              <w:t>, 12.2.7.1</w:t>
            </w:r>
          </w:p>
        </w:tc>
      </w:tr>
      <w:tr w:rsidR="001E41F3" w:rsidRPr="004A220A" w14:paraId="7833FE83" w14:textId="77777777" w:rsidTr="00E905A5">
        <w:tc>
          <w:tcPr>
            <w:tcW w:w="2632" w:type="dxa"/>
            <w:gridSpan w:val="2"/>
            <w:tcBorders>
              <w:left w:val="single" w:sz="4" w:space="0" w:color="auto"/>
            </w:tcBorders>
          </w:tcPr>
          <w:p w14:paraId="634E2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8261658" w14:textId="77777777" w:rsidR="001E41F3" w:rsidRPr="004A220A" w:rsidRDefault="001E41F3">
            <w:pPr>
              <w:pStyle w:val="CRCoverPage"/>
              <w:spacing w:after="0"/>
              <w:rPr>
                <w:noProof/>
                <w:sz w:val="8"/>
                <w:szCs w:val="8"/>
              </w:rPr>
            </w:pPr>
          </w:p>
        </w:tc>
      </w:tr>
      <w:tr w:rsidR="00F77295" w:rsidRPr="004A220A" w14:paraId="244BE740" w14:textId="77777777" w:rsidTr="00406FB3">
        <w:tc>
          <w:tcPr>
            <w:tcW w:w="2632" w:type="dxa"/>
            <w:gridSpan w:val="2"/>
            <w:tcBorders>
              <w:left w:val="single" w:sz="4" w:space="0" w:color="auto"/>
            </w:tcBorders>
          </w:tcPr>
          <w:p w14:paraId="7DB7F1E7"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14C8371D"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5FF70151"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21FA599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4BD58B" w14:textId="77777777" w:rsidR="001E41F3" w:rsidRPr="004A220A" w:rsidRDefault="001E41F3">
            <w:pPr>
              <w:pStyle w:val="CRCoverPage"/>
              <w:spacing w:after="0"/>
              <w:ind w:left="99"/>
              <w:rPr>
                <w:noProof/>
              </w:rPr>
            </w:pPr>
          </w:p>
        </w:tc>
      </w:tr>
      <w:tr w:rsidR="00F77295" w:rsidRPr="004A220A" w14:paraId="4B06D502" w14:textId="77777777" w:rsidTr="00406FB3">
        <w:tc>
          <w:tcPr>
            <w:tcW w:w="2632" w:type="dxa"/>
            <w:gridSpan w:val="2"/>
            <w:tcBorders>
              <w:left w:val="single" w:sz="4" w:space="0" w:color="auto"/>
            </w:tcBorders>
          </w:tcPr>
          <w:p w14:paraId="0EF34D1B"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26E1C9E5"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3F0B1BC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836577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7C77CAD"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27A59FF7" w14:textId="77777777" w:rsidTr="00406FB3">
        <w:tc>
          <w:tcPr>
            <w:tcW w:w="2632" w:type="dxa"/>
            <w:gridSpan w:val="2"/>
            <w:tcBorders>
              <w:left w:val="single" w:sz="4" w:space="0" w:color="auto"/>
            </w:tcBorders>
          </w:tcPr>
          <w:p w14:paraId="60269799"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4392BBAC"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F368F52"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1B2534D4"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7D685C30"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299877DD" w14:textId="77777777" w:rsidTr="00406FB3">
        <w:tc>
          <w:tcPr>
            <w:tcW w:w="2632" w:type="dxa"/>
            <w:gridSpan w:val="2"/>
            <w:tcBorders>
              <w:left w:val="single" w:sz="4" w:space="0" w:color="auto"/>
            </w:tcBorders>
          </w:tcPr>
          <w:p w14:paraId="17F68A65"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6827F8FD"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87F9DE"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B89B26E"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4C8F1EA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6CF93C16" w14:textId="77777777" w:rsidTr="00E905A5">
        <w:tc>
          <w:tcPr>
            <w:tcW w:w="2632" w:type="dxa"/>
            <w:gridSpan w:val="2"/>
            <w:tcBorders>
              <w:left w:val="single" w:sz="4" w:space="0" w:color="auto"/>
            </w:tcBorders>
          </w:tcPr>
          <w:p w14:paraId="593B28C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4D987625" w14:textId="77777777" w:rsidR="001E41F3" w:rsidRPr="004A220A" w:rsidRDefault="001E41F3">
            <w:pPr>
              <w:pStyle w:val="CRCoverPage"/>
              <w:spacing w:after="0"/>
              <w:rPr>
                <w:noProof/>
              </w:rPr>
            </w:pPr>
          </w:p>
        </w:tc>
      </w:tr>
      <w:tr w:rsidR="001E41F3" w:rsidRPr="004A220A" w14:paraId="4B5B7848" w14:textId="77777777" w:rsidTr="00E905A5">
        <w:tc>
          <w:tcPr>
            <w:tcW w:w="2632" w:type="dxa"/>
            <w:gridSpan w:val="2"/>
            <w:tcBorders>
              <w:left w:val="single" w:sz="4" w:space="0" w:color="auto"/>
              <w:bottom w:val="single" w:sz="4" w:space="0" w:color="auto"/>
            </w:tcBorders>
          </w:tcPr>
          <w:p w14:paraId="3082FF3F"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2C86D30E" w14:textId="77777777" w:rsidR="001E41F3" w:rsidRPr="002C496F" w:rsidRDefault="001E41F3">
            <w:pPr>
              <w:pStyle w:val="CRCoverPage"/>
              <w:spacing w:after="0"/>
              <w:ind w:left="100"/>
              <w:rPr>
                <w:b/>
                <w:noProof/>
                <w:lang w:eastAsia="zh-CN"/>
              </w:rPr>
            </w:pPr>
          </w:p>
        </w:tc>
      </w:tr>
      <w:tr w:rsidR="008863B9" w:rsidRPr="004A220A" w14:paraId="10B6BA31" w14:textId="77777777" w:rsidTr="00E905A5">
        <w:tc>
          <w:tcPr>
            <w:tcW w:w="2632" w:type="dxa"/>
            <w:gridSpan w:val="2"/>
            <w:tcBorders>
              <w:top w:val="single" w:sz="4" w:space="0" w:color="auto"/>
              <w:bottom w:val="single" w:sz="4" w:space="0" w:color="auto"/>
            </w:tcBorders>
          </w:tcPr>
          <w:p w14:paraId="0F2244D7"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0B7A80D" w14:textId="77777777" w:rsidR="008863B9" w:rsidRPr="004A220A" w:rsidRDefault="008863B9">
            <w:pPr>
              <w:pStyle w:val="CRCoverPage"/>
              <w:spacing w:after="0"/>
              <w:ind w:left="100"/>
              <w:rPr>
                <w:noProof/>
                <w:sz w:val="8"/>
                <w:szCs w:val="8"/>
              </w:rPr>
            </w:pPr>
          </w:p>
        </w:tc>
      </w:tr>
      <w:tr w:rsidR="008863B9" w:rsidRPr="004A220A" w14:paraId="69919B09" w14:textId="77777777" w:rsidTr="00E905A5">
        <w:tc>
          <w:tcPr>
            <w:tcW w:w="2632" w:type="dxa"/>
            <w:gridSpan w:val="2"/>
            <w:tcBorders>
              <w:top w:val="single" w:sz="4" w:space="0" w:color="auto"/>
              <w:left w:val="single" w:sz="4" w:space="0" w:color="auto"/>
              <w:bottom w:val="single" w:sz="4" w:space="0" w:color="auto"/>
            </w:tcBorders>
          </w:tcPr>
          <w:p w14:paraId="4D119782"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6EE286C" w14:textId="77777777" w:rsidR="00C71FE8" w:rsidRPr="001E6198" w:rsidRDefault="00C71FE8" w:rsidP="00FF4485">
            <w:pPr>
              <w:pStyle w:val="CRCoverPage"/>
              <w:spacing w:after="0"/>
              <w:rPr>
                <w:b/>
                <w:noProof/>
                <w:lang w:eastAsia="zh-CN"/>
              </w:rPr>
            </w:pPr>
          </w:p>
        </w:tc>
      </w:tr>
    </w:tbl>
    <w:p w14:paraId="11F5A661" w14:textId="77777777" w:rsidR="001E41F3" w:rsidRDefault="001E41F3">
      <w:pPr>
        <w:pStyle w:val="CRCoverPage"/>
        <w:spacing w:after="0"/>
        <w:rPr>
          <w:noProof/>
          <w:sz w:val="8"/>
          <w:szCs w:val="8"/>
        </w:rPr>
      </w:pPr>
    </w:p>
    <w:p w14:paraId="17FC7F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AA93F0"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46FA4849" w14:textId="77777777" w:rsidR="0063646B" w:rsidRPr="00F511A5" w:rsidRDefault="0063646B" w:rsidP="0063646B">
      <w:pPr>
        <w:pStyle w:val="40"/>
        <w:rPr>
          <w:lang w:eastAsia="zh-CN"/>
        </w:rPr>
      </w:pPr>
      <w:r w:rsidRPr="00F511A5">
        <w:rPr>
          <w:lang w:eastAsia="zh-CN"/>
        </w:rPr>
        <w:t>12.1.5.1</w:t>
      </w:r>
      <w:r w:rsidRPr="00F511A5">
        <w:tab/>
        <w:t xml:space="preserve">PC5-only operation / </w:t>
      </w:r>
      <w:proofErr w:type="spellStart"/>
      <w:r w:rsidRPr="00F511A5">
        <w:t>Sidelink</w:t>
      </w:r>
      <w:proofErr w:type="spellEnd"/>
      <w:r w:rsidRPr="00F511A5">
        <w:t xml:space="preserve"> CSI reporting / Configuration</w:t>
      </w:r>
    </w:p>
    <w:p w14:paraId="0AB3FA28" w14:textId="77777777" w:rsidR="0063646B" w:rsidRPr="00F511A5" w:rsidRDefault="0063646B" w:rsidP="0063646B">
      <w:pPr>
        <w:pStyle w:val="H6"/>
      </w:pPr>
      <w:r w:rsidRPr="00F511A5">
        <w:rPr>
          <w:lang w:eastAsia="zh-CN"/>
        </w:rPr>
        <w:t>12.1.5.1</w:t>
      </w:r>
      <w:r w:rsidRPr="00F511A5">
        <w:t>.1</w:t>
      </w:r>
      <w:r w:rsidRPr="00F511A5">
        <w:tab/>
        <w:t>Test Purpose (TP)</w:t>
      </w:r>
    </w:p>
    <w:p w14:paraId="359077A5" w14:textId="77777777" w:rsidR="0063646B" w:rsidRPr="00F511A5" w:rsidRDefault="0063646B" w:rsidP="0063646B">
      <w:pPr>
        <w:pStyle w:val="H6"/>
      </w:pPr>
      <w:r w:rsidRPr="00F511A5">
        <w:t>(1)</w:t>
      </w:r>
    </w:p>
    <w:p w14:paraId="024AC7BE" w14:textId="77777777" w:rsidR="0063646B" w:rsidRPr="00F511A5" w:rsidRDefault="0063646B" w:rsidP="0063646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r w:rsidRPr="00F511A5">
        <w:rPr>
          <w:noProof w:val="0"/>
          <w:lang w:eastAsia="zh-CN"/>
        </w:rPr>
        <w:t>having</w:t>
      </w:r>
      <w:r w:rsidRPr="00F511A5">
        <w:rPr>
          <w:noProof w:val="0"/>
        </w:rPr>
        <w:t xml:space="preserve"> established PC5 RRC connection with peer UE }</w:t>
      </w:r>
    </w:p>
    <w:p w14:paraId="09DD6C7D" w14:textId="77777777" w:rsidR="0063646B" w:rsidRPr="00F511A5" w:rsidRDefault="0063646B" w:rsidP="0063646B">
      <w:pPr>
        <w:pStyle w:val="PL"/>
        <w:rPr>
          <w:noProof w:val="0"/>
        </w:rPr>
      </w:pPr>
      <w:r w:rsidRPr="00F511A5">
        <w:rPr>
          <w:b/>
          <w:noProof w:val="0"/>
        </w:rPr>
        <w:t>ensure that</w:t>
      </w:r>
      <w:r w:rsidRPr="00F511A5">
        <w:rPr>
          <w:noProof w:val="0"/>
        </w:rPr>
        <w:t xml:space="preserve"> {</w:t>
      </w:r>
    </w:p>
    <w:p w14:paraId="0E97AE30" w14:textId="77777777" w:rsidR="0063646B" w:rsidRPr="00F511A5" w:rsidRDefault="0063646B" w:rsidP="0063646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configure SL CSI-RS resource to peer UE }</w:t>
      </w:r>
    </w:p>
    <w:p w14:paraId="6C022970" w14:textId="77777777" w:rsidR="0063646B" w:rsidRPr="00F511A5" w:rsidRDefault="0063646B" w:rsidP="0063646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rFonts w:cs="Courier New"/>
          <w:noProof w:val="0"/>
          <w:szCs w:val="16"/>
        </w:rPr>
        <w:t>UE</w:t>
      </w:r>
      <w:proofErr w:type="gramEnd"/>
      <w:r w:rsidRPr="00F511A5">
        <w:rPr>
          <w:rFonts w:cs="Courier New"/>
          <w:noProof w:val="0"/>
          <w:szCs w:val="16"/>
        </w:rPr>
        <w:t xml:space="preserve"> sends an </w:t>
      </w:r>
      <w:proofErr w:type="spellStart"/>
      <w:r w:rsidRPr="00F511A5">
        <w:rPr>
          <w:rFonts w:cs="Courier New"/>
          <w:noProof w:val="0"/>
          <w:szCs w:val="16"/>
        </w:rPr>
        <w:t>RRCReconfigurationSidelink</w:t>
      </w:r>
      <w:proofErr w:type="spellEnd"/>
      <w:r w:rsidRPr="00F511A5">
        <w:rPr>
          <w:rFonts w:cs="Courier New"/>
          <w:noProof w:val="0"/>
          <w:szCs w:val="16"/>
        </w:rPr>
        <w:t xml:space="preserve"> message including </w:t>
      </w:r>
      <w:proofErr w:type="spellStart"/>
      <w:r w:rsidRPr="00F511A5">
        <w:rPr>
          <w:rFonts w:cs="Courier New"/>
          <w:noProof w:val="0"/>
          <w:szCs w:val="16"/>
        </w:rPr>
        <w:t>sl</w:t>
      </w:r>
      <w:proofErr w:type="spellEnd"/>
      <w:r w:rsidRPr="00F511A5">
        <w:rPr>
          <w:rFonts w:cs="Courier New"/>
          <w:noProof w:val="0"/>
          <w:szCs w:val="16"/>
        </w:rPr>
        <w:t>-CSI-RS-Config to peer UE</w:t>
      </w:r>
      <w:del w:id="2" w:author="Huawei" w:date="2023-02-14T18:02:00Z">
        <w:r w:rsidRPr="00F511A5" w:rsidDel="005D5A2A">
          <w:rPr>
            <w:rFonts w:cs="Courier New"/>
            <w:noProof w:val="0"/>
            <w:szCs w:val="16"/>
          </w:rPr>
          <w:delText xml:space="preserve"> and starts </w:delText>
        </w:r>
        <w:r w:rsidRPr="00F511A5" w:rsidDel="005D5A2A">
          <w:rPr>
            <w:rFonts w:cs="Courier New"/>
            <w:noProof w:val="0"/>
            <w:szCs w:val="16"/>
            <w:lang w:eastAsia="zh-CN"/>
          </w:rPr>
          <w:delText>transmitting</w:delText>
        </w:r>
        <w:r w:rsidRPr="00F511A5" w:rsidDel="005D5A2A">
          <w:rPr>
            <w:rFonts w:cs="Courier New"/>
            <w:noProof w:val="0"/>
            <w:szCs w:val="16"/>
          </w:rPr>
          <w:delText xml:space="preserve"> SL CSI-RS</w:delText>
        </w:r>
      </w:del>
      <w:r w:rsidRPr="00F511A5">
        <w:rPr>
          <w:rFonts w:cs="Courier New"/>
          <w:noProof w:val="0"/>
          <w:szCs w:val="16"/>
        </w:rPr>
        <w:t xml:space="preserve"> </w:t>
      </w:r>
      <w:r w:rsidRPr="00F511A5">
        <w:rPr>
          <w:noProof w:val="0"/>
        </w:rPr>
        <w:t>}</w:t>
      </w:r>
    </w:p>
    <w:p w14:paraId="29FC9F9E" w14:textId="77777777" w:rsidR="0063646B" w:rsidRPr="00F511A5" w:rsidRDefault="0063646B" w:rsidP="0063646B">
      <w:pPr>
        <w:pStyle w:val="PL"/>
        <w:rPr>
          <w:noProof w:val="0"/>
          <w:lang w:eastAsia="zh-CN"/>
        </w:rPr>
      </w:pPr>
      <w:r w:rsidRPr="00F511A5">
        <w:rPr>
          <w:noProof w:val="0"/>
        </w:rPr>
        <w:t xml:space="preserve">            }</w:t>
      </w:r>
    </w:p>
    <w:p w14:paraId="5B843E3F" w14:textId="77777777" w:rsidR="0063646B" w:rsidRPr="00F511A5" w:rsidRDefault="0063646B" w:rsidP="0063646B">
      <w:pPr>
        <w:pStyle w:val="H6"/>
      </w:pPr>
      <w:r w:rsidRPr="00F511A5">
        <w:t>(</w:t>
      </w:r>
      <w:r w:rsidRPr="00F511A5">
        <w:rPr>
          <w:lang w:eastAsia="zh-CN"/>
        </w:rPr>
        <w:t>2</w:t>
      </w:r>
      <w:r w:rsidRPr="00F511A5">
        <w:t>)</w:t>
      </w:r>
    </w:p>
    <w:p w14:paraId="7B54EC85" w14:textId="77777777" w:rsidR="0063646B" w:rsidRPr="00F511A5" w:rsidRDefault="0063646B" w:rsidP="0063646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r w:rsidRPr="00F511A5">
        <w:rPr>
          <w:noProof w:val="0"/>
          <w:lang w:eastAsia="zh-CN"/>
        </w:rPr>
        <w:t>having</w:t>
      </w:r>
      <w:r w:rsidRPr="00F511A5">
        <w:rPr>
          <w:noProof w:val="0"/>
        </w:rPr>
        <w:t xml:space="preserve"> established PC5 RRC connection with peer UE }</w:t>
      </w:r>
    </w:p>
    <w:p w14:paraId="0402B144" w14:textId="77777777" w:rsidR="0063646B" w:rsidRPr="00F511A5" w:rsidRDefault="0063646B" w:rsidP="0063646B">
      <w:pPr>
        <w:pStyle w:val="PL"/>
        <w:rPr>
          <w:noProof w:val="0"/>
        </w:rPr>
      </w:pPr>
      <w:r w:rsidRPr="00F511A5">
        <w:rPr>
          <w:b/>
          <w:noProof w:val="0"/>
        </w:rPr>
        <w:t>ensure that</w:t>
      </w:r>
      <w:r w:rsidRPr="00F511A5">
        <w:rPr>
          <w:noProof w:val="0"/>
        </w:rPr>
        <w:t xml:space="preserve"> {</w:t>
      </w:r>
    </w:p>
    <w:p w14:paraId="7657366C" w14:textId="77777777" w:rsidR="0063646B" w:rsidRPr="00F511A5" w:rsidRDefault="0063646B" w:rsidP="0063646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trigger SL CSI report }</w:t>
      </w:r>
    </w:p>
    <w:p w14:paraId="0ACFBA55" w14:textId="77777777" w:rsidR="0063646B" w:rsidRPr="00F511A5" w:rsidRDefault="0063646B" w:rsidP="0063646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rFonts w:cs="Courier New"/>
          <w:noProof w:val="0"/>
          <w:szCs w:val="16"/>
        </w:rPr>
        <w:t>UE</w:t>
      </w:r>
      <w:proofErr w:type="gramEnd"/>
      <w:r w:rsidRPr="00F511A5">
        <w:rPr>
          <w:rFonts w:cs="Courier New"/>
          <w:noProof w:val="0"/>
          <w:szCs w:val="16"/>
        </w:rPr>
        <w:t xml:space="preserve"> sends an SCI format </w:t>
      </w:r>
      <w:r w:rsidRPr="00F511A5">
        <w:rPr>
          <w:rFonts w:cs="Courier New"/>
          <w:noProof w:val="0"/>
          <w:szCs w:val="16"/>
          <w:lang w:eastAsia="zh-CN"/>
        </w:rPr>
        <w:t>2</w:t>
      </w:r>
      <w:r w:rsidRPr="00F511A5">
        <w:rPr>
          <w:rFonts w:cs="Courier New"/>
          <w:noProof w:val="0"/>
          <w:szCs w:val="16"/>
        </w:rPr>
        <w:t>-A to trigger SL CSI report</w:t>
      </w:r>
      <w:ins w:id="3" w:author="Huawei" w:date="2023-02-14T18:02:00Z">
        <w:r w:rsidR="005D5A2A">
          <w:rPr>
            <w:rFonts w:cs="Courier New"/>
            <w:noProof w:val="0"/>
            <w:szCs w:val="16"/>
          </w:rPr>
          <w:t xml:space="preserve"> </w:t>
        </w:r>
        <w:r w:rsidR="005D5A2A" w:rsidRPr="00D70946">
          <w:rPr>
            <w:rFonts w:cs="Courier New"/>
            <w:noProof w:val="0"/>
            <w:szCs w:val="16"/>
          </w:rPr>
          <w:t xml:space="preserve">and starts </w:t>
        </w:r>
        <w:r w:rsidR="005D5A2A" w:rsidRPr="00D70946">
          <w:rPr>
            <w:rFonts w:cs="Courier New"/>
            <w:noProof w:val="0"/>
            <w:szCs w:val="16"/>
            <w:lang w:eastAsia="zh-CN"/>
          </w:rPr>
          <w:t>transmitting</w:t>
        </w:r>
        <w:r w:rsidR="005D5A2A" w:rsidRPr="00D70946">
          <w:rPr>
            <w:rFonts w:cs="Courier New"/>
            <w:noProof w:val="0"/>
            <w:szCs w:val="16"/>
          </w:rPr>
          <w:t xml:space="preserve"> SL CSI-RS</w:t>
        </w:r>
      </w:ins>
      <w:r w:rsidRPr="00F511A5">
        <w:rPr>
          <w:rFonts w:cs="Courier New"/>
          <w:noProof w:val="0"/>
          <w:szCs w:val="16"/>
        </w:rPr>
        <w:t xml:space="preserve"> </w:t>
      </w:r>
      <w:r w:rsidRPr="00F511A5">
        <w:rPr>
          <w:noProof w:val="0"/>
        </w:rPr>
        <w:t>}</w:t>
      </w:r>
    </w:p>
    <w:p w14:paraId="5E2C1456" w14:textId="77777777" w:rsidR="0063646B" w:rsidRPr="00F511A5" w:rsidRDefault="0063646B" w:rsidP="0063646B">
      <w:pPr>
        <w:pStyle w:val="PL"/>
        <w:rPr>
          <w:noProof w:val="0"/>
          <w:lang w:eastAsia="zh-CN"/>
        </w:rPr>
      </w:pPr>
      <w:r w:rsidRPr="00F511A5">
        <w:rPr>
          <w:noProof w:val="0"/>
        </w:rPr>
        <w:t xml:space="preserve">            }</w:t>
      </w:r>
    </w:p>
    <w:p w14:paraId="5C150FB1" w14:textId="77777777" w:rsidR="0063646B" w:rsidRPr="00F511A5" w:rsidRDefault="0063646B" w:rsidP="0063646B">
      <w:pPr>
        <w:pStyle w:val="PL"/>
        <w:rPr>
          <w:noProof w:val="0"/>
          <w:lang w:eastAsia="zh-CN"/>
        </w:rPr>
      </w:pPr>
    </w:p>
    <w:p w14:paraId="2F07DB15" w14:textId="77777777" w:rsidR="0063646B" w:rsidRPr="00F511A5" w:rsidRDefault="0063646B" w:rsidP="0063646B">
      <w:pPr>
        <w:pStyle w:val="H6"/>
      </w:pPr>
      <w:r w:rsidRPr="00F511A5">
        <w:rPr>
          <w:lang w:eastAsia="zh-CN"/>
        </w:rPr>
        <w:t>12.1.5.1</w:t>
      </w:r>
      <w:r w:rsidRPr="00F511A5">
        <w:t>.</w:t>
      </w:r>
      <w:r w:rsidRPr="00F511A5">
        <w:rPr>
          <w:lang w:eastAsia="zh-CN"/>
        </w:rPr>
        <w:t>2</w:t>
      </w:r>
      <w:r w:rsidRPr="00F511A5">
        <w:tab/>
        <w:t>Conformance requirements</w:t>
      </w:r>
    </w:p>
    <w:p w14:paraId="5B6C900A" w14:textId="77777777" w:rsidR="0063646B" w:rsidRPr="00F511A5" w:rsidRDefault="0063646B" w:rsidP="0063646B">
      <w:pPr>
        <w:rPr>
          <w:lang w:eastAsia="zh-CN"/>
        </w:rPr>
      </w:pPr>
      <w:r w:rsidRPr="00F511A5">
        <w:t>References: The conformance requirements covered in the present TC are specified in: TS 38.331 [22], subclause 5.8.</w:t>
      </w:r>
      <w:r w:rsidRPr="00F511A5">
        <w:rPr>
          <w:lang w:eastAsia="zh-CN"/>
        </w:rPr>
        <w:t>9</w:t>
      </w:r>
      <w:r w:rsidRPr="00F511A5">
        <w:t>.</w:t>
      </w:r>
      <w:r w:rsidRPr="00F511A5">
        <w:rPr>
          <w:lang w:eastAsia="zh-CN"/>
        </w:rPr>
        <w:t>1</w:t>
      </w:r>
      <w:r w:rsidRPr="00F511A5">
        <w:t>.</w:t>
      </w:r>
      <w:r w:rsidRPr="00F511A5">
        <w:rPr>
          <w:lang w:eastAsia="zh-CN"/>
        </w:rPr>
        <w:t>1, 5.8.9.1.2, 5.8.9.1.3.</w:t>
      </w:r>
      <w:r w:rsidRPr="00F511A5">
        <w:t xml:space="preserve"> Unless otherwise stated these are Rel-16 requirements. </w:t>
      </w:r>
    </w:p>
    <w:p w14:paraId="6EDEC08C" w14:textId="77777777" w:rsidR="0063646B" w:rsidRPr="00F511A5" w:rsidRDefault="0063646B" w:rsidP="0063646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5.8.9.1.1</w:t>
      </w:r>
      <w:r w:rsidRPr="00F511A5">
        <w:t>]</w:t>
      </w:r>
    </w:p>
    <w:p w14:paraId="728DB0CB" w14:textId="77777777" w:rsidR="0063646B" w:rsidRPr="00F511A5" w:rsidRDefault="0063646B" w:rsidP="0063646B">
      <w:r w:rsidRPr="00F511A5">
        <w:t>General</w:t>
      </w:r>
    </w:p>
    <w:p w14:paraId="40C4585A" w14:textId="77777777" w:rsidR="0063646B" w:rsidRPr="00F511A5" w:rsidRDefault="0063646B" w:rsidP="0063646B">
      <w:r w:rsidRPr="00F511A5">
        <w:object w:dxaOrig="4850" w:dyaOrig="2130" w14:anchorId="2EA30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pt;height:106.45pt" o:ole="">
            <v:imagedata r:id="rId13" o:title=""/>
          </v:shape>
          <o:OLEObject Type="Embed" ProgID="Mscgen.Chart" ShapeID="_x0000_i1025" DrawAspect="Content" ObjectID="_1738096958" r:id="rId14"/>
        </w:object>
      </w:r>
    </w:p>
    <w:p w14:paraId="477E513B" w14:textId="77777777" w:rsidR="0063646B" w:rsidRPr="00F511A5" w:rsidRDefault="0063646B" w:rsidP="0063646B">
      <w:pPr>
        <w:pStyle w:val="TF"/>
      </w:pPr>
      <w:r w:rsidRPr="00F511A5">
        <w:t xml:space="preserve">Figure 5.8.9.1.1-1: </w:t>
      </w:r>
      <w:proofErr w:type="spellStart"/>
      <w:r w:rsidRPr="00F511A5">
        <w:t>Sidelink</w:t>
      </w:r>
      <w:proofErr w:type="spellEnd"/>
      <w:r w:rsidRPr="00F511A5">
        <w:t xml:space="preserve"> RRC reconfiguration, successful</w:t>
      </w:r>
    </w:p>
    <w:p w14:paraId="53FF2AC9" w14:textId="77777777" w:rsidR="0063646B" w:rsidRPr="00F511A5" w:rsidRDefault="0063646B" w:rsidP="0063646B"/>
    <w:p w14:paraId="7F193F80" w14:textId="77777777" w:rsidR="0063646B" w:rsidRPr="00F511A5" w:rsidRDefault="0063646B" w:rsidP="0063646B">
      <w:r w:rsidRPr="00F511A5">
        <w:object w:dxaOrig="4740" w:dyaOrig="2130" w14:anchorId="3F29CB86">
          <v:shape id="_x0000_i1026" type="#_x0000_t75" style="width:236.75pt;height:106.45pt" o:ole="">
            <v:imagedata r:id="rId15" o:title=""/>
          </v:shape>
          <o:OLEObject Type="Embed" ProgID="Mscgen.Chart" ShapeID="_x0000_i1026" DrawAspect="Content" ObjectID="_1738096959" r:id="rId16"/>
        </w:object>
      </w:r>
    </w:p>
    <w:p w14:paraId="06A61394" w14:textId="77777777" w:rsidR="0063646B" w:rsidRPr="00F511A5" w:rsidRDefault="0063646B" w:rsidP="0063646B">
      <w:pPr>
        <w:pStyle w:val="TF"/>
      </w:pPr>
      <w:r w:rsidRPr="00F511A5">
        <w:t xml:space="preserve">Figure 5.8.9.1.1-2: </w:t>
      </w:r>
      <w:proofErr w:type="spellStart"/>
      <w:r w:rsidRPr="00F511A5">
        <w:t>Sidelink</w:t>
      </w:r>
      <w:proofErr w:type="spellEnd"/>
      <w:r w:rsidRPr="00F511A5">
        <w:t xml:space="preserve"> RRC reconfiguration, failure</w:t>
      </w:r>
    </w:p>
    <w:p w14:paraId="2C49D4D5" w14:textId="77777777" w:rsidR="0063646B" w:rsidRPr="00F511A5" w:rsidRDefault="0063646B" w:rsidP="0063646B"/>
    <w:p w14:paraId="2776AE78" w14:textId="77777777" w:rsidR="0063646B" w:rsidRPr="00F511A5" w:rsidRDefault="0063646B" w:rsidP="0063646B">
      <w:r w:rsidRPr="00F511A5">
        <w:t xml:space="preserve">The purpose of this procedure is to modify a PC5-RRC connection, e.g. to establish/modify/release </w:t>
      </w:r>
      <w:proofErr w:type="spellStart"/>
      <w:r w:rsidRPr="00F511A5">
        <w:t>sidelink</w:t>
      </w:r>
      <w:proofErr w:type="spellEnd"/>
      <w:r w:rsidRPr="00F511A5">
        <w:t xml:space="preserve"> DRBs, to (re-)configure NR </w:t>
      </w:r>
      <w:proofErr w:type="spellStart"/>
      <w:r w:rsidRPr="00F511A5">
        <w:t>sidelink</w:t>
      </w:r>
      <w:proofErr w:type="spellEnd"/>
      <w:r w:rsidRPr="00F511A5">
        <w:t xml:space="preserve"> measurement and reporting, to (re-)configure </w:t>
      </w:r>
      <w:proofErr w:type="spellStart"/>
      <w:r w:rsidRPr="00F511A5">
        <w:t>sidelink</w:t>
      </w:r>
      <w:proofErr w:type="spellEnd"/>
      <w:r w:rsidRPr="00F511A5">
        <w:t xml:space="preserve"> CSI reference signal resources and CSI reporting latency bound.</w:t>
      </w:r>
    </w:p>
    <w:p w14:paraId="0F100930" w14:textId="77777777" w:rsidR="0063646B" w:rsidRPr="00F511A5" w:rsidRDefault="0063646B" w:rsidP="0063646B">
      <w:r w:rsidRPr="00F511A5">
        <w:t xml:space="preserve">The UE may initiate the </w:t>
      </w:r>
      <w:proofErr w:type="spellStart"/>
      <w:r w:rsidRPr="00F511A5">
        <w:t>sidelink</w:t>
      </w:r>
      <w:proofErr w:type="spellEnd"/>
      <w:r w:rsidRPr="00F511A5">
        <w:t xml:space="preserve"> RRC reconfiguration procedure and perform the operation in sub-clause 5.8.9.1.2 on the corresponding PC5-RRC connection in following cases:</w:t>
      </w:r>
    </w:p>
    <w:p w14:paraId="753D36DF" w14:textId="77777777" w:rsidR="0063646B" w:rsidRPr="00F511A5" w:rsidRDefault="0063646B" w:rsidP="0063646B">
      <w:r w:rsidRPr="00F511A5">
        <w:lastRenderedPageBreak/>
        <w:t>-</w:t>
      </w:r>
      <w:r w:rsidRPr="00F511A5">
        <w:tab/>
        <w:t xml:space="preserve">the release of </w:t>
      </w:r>
      <w:proofErr w:type="spellStart"/>
      <w:r w:rsidRPr="00F511A5">
        <w:t>sidelink</w:t>
      </w:r>
      <w:proofErr w:type="spellEnd"/>
      <w:r w:rsidRPr="00F511A5">
        <w:t xml:space="preserve"> DRBs associated with the peer UE, as specified in sub-clause 5.8.9.1a.1;</w:t>
      </w:r>
    </w:p>
    <w:p w14:paraId="486F114E" w14:textId="77777777" w:rsidR="0063646B" w:rsidRPr="00F511A5" w:rsidRDefault="0063646B" w:rsidP="0063646B">
      <w:r w:rsidRPr="00F511A5">
        <w:t>-</w:t>
      </w:r>
      <w:r w:rsidRPr="00F511A5">
        <w:tab/>
        <w:t xml:space="preserve">the establishment of </w:t>
      </w:r>
      <w:proofErr w:type="spellStart"/>
      <w:r w:rsidRPr="00F511A5">
        <w:t>sidelink</w:t>
      </w:r>
      <w:proofErr w:type="spellEnd"/>
      <w:r w:rsidRPr="00F511A5">
        <w:t xml:space="preserve"> DRBs associated with the peer UE, as specified in sub-clause 5.8.9.1a.2;</w:t>
      </w:r>
    </w:p>
    <w:p w14:paraId="67F7C6C2" w14:textId="77777777" w:rsidR="0063646B" w:rsidRPr="00F511A5" w:rsidRDefault="0063646B" w:rsidP="0063646B">
      <w:r w:rsidRPr="00F511A5">
        <w:t>-</w:t>
      </w:r>
      <w:r w:rsidRPr="00F511A5">
        <w:tab/>
        <w:t xml:space="preserve">the modification for the parameters included in </w:t>
      </w:r>
      <w:r w:rsidRPr="00F511A5">
        <w:rPr>
          <w:i/>
        </w:rPr>
        <w:t>SLRB-Config</w:t>
      </w:r>
      <w:r w:rsidRPr="00F511A5">
        <w:t xml:space="preserve"> of </w:t>
      </w:r>
      <w:proofErr w:type="spellStart"/>
      <w:r w:rsidRPr="00F511A5">
        <w:t>sidelink</w:t>
      </w:r>
      <w:proofErr w:type="spellEnd"/>
      <w:r w:rsidRPr="00F511A5">
        <w:t xml:space="preserve"> DRBs associated with the peer UE, as specified in sub-clause 5.8.9.1a.2;</w:t>
      </w:r>
    </w:p>
    <w:p w14:paraId="2790F01F" w14:textId="77777777" w:rsidR="0063646B" w:rsidRPr="00F511A5" w:rsidRDefault="0063646B" w:rsidP="0063646B">
      <w:r w:rsidRPr="00F511A5">
        <w:t>-</w:t>
      </w:r>
      <w:r w:rsidRPr="00F511A5">
        <w:tab/>
        <w:t xml:space="preserve">the (re-)configuration of the peer UE to perform NR </w:t>
      </w:r>
      <w:proofErr w:type="spellStart"/>
      <w:r w:rsidRPr="00F511A5">
        <w:t>sidelink</w:t>
      </w:r>
      <w:proofErr w:type="spellEnd"/>
      <w:r w:rsidRPr="00F511A5">
        <w:t xml:space="preserve"> measurement and report.</w:t>
      </w:r>
    </w:p>
    <w:p w14:paraId="7E58A176" w14:textId="77777777" w:rsidR="0063646B" w:rsidRPr="00F511A5" w:rsidRDefault="0063646B" w:rsidP="0063646B">
      <w:r w:rsidRPr="00F511A5">
        <w:t>-</w:t>
      </w:r>
      <w:r w:rsidRPr="00F511A5">
        <w:tab/>
        <w:t xml:space="preserve">the (re-)configuration of the </w:t>
      </w:r>
      <w:proofErr w:type="spellStart"/>
      <w:r w:rsidRPr="00F511A5">
        <w:t>sidelink</w:t>
      </w:r>
      <w:proofErr w:type="spellEnd"/>
      <w:r w:rsidRPr="00F511A5">
        <w:t xml:space="preserve"> CSI reference signal resources and CSI reporting latency bound.</w:t>
      </w:r>
    </w:p>
    <w:p w14:paraId="293721A8" w14:textId="77777777" w:rsidR="0063646B" w:rsidRPr="00F511A5" w:rsidRDefault="0063646B" w:rsidP="0063646B">
      <w:pPr>
        <w:rPr>
          <w:lang w:eastAsia="zh-CN"/>
        </w:rPr>
      </w:pPr>
      <w:r w:rsidRPr="00F511A5">
        <w:rPr>
          <w:lang w:eastAsia="zh-CN"/>
        </w:rPr>
        <w:t>I</w:t>
      </w:r>
      <w:r w:rsidRPr="00F511A5">
        <w:t xml:space="preserve">n RRC_CONNECTED, the UE applies the NR </w:t>
      </w:r>
      <w:proofErr w:type="spellStart"/>
      <w:r w:rsidRPr="00F511A5">
        <w:t>sidelink</w:t>
      </w:r>
      <w:proofErr w:type="spellEnd"/>
      <w:r w:rsidRPr="00F511A5">
        <w:t xml:space="preserve"> communications parameters provided in </w:t>
      </w:r>
      <w:proofErr w:type="spellStart"/>
      <w:r w:rsidRPr="00F511A5">
        <w:rPr>
          <w:i/>
        </w:rPr>
        <w:t>RRCReconfiguration</w:t>
      </w:r>
      <w:proofErr w:type="spellEnd"/>
      <w:r w:rsidRPr="00F511A5">
        <w:rPr>
          <w:lang w:eastAsia="zh-CN"/>
        </w:rPr>
        <w:t xml:space="preserve"> (if any). In</w:t>
      </w:r>
      <w:r w:rsidRPr="00F511A5">
        <w:t xml:space="preserve"> RRC_IDLE or RRC_INACTIVE</w:t>
      </w:r>
      <w:r w:rsidRPr="00F511A5">
        <w:rPr>
          <w:lang w:eastAsia="zh-CN"/>
        </w:rPr>
        <w:t>, the UE applies</w:t>
      </w:r>
      <w:r w:rsidRPr="00F511A5">
        <w:t xml:space="preserve"> the NR </w:t>
      </w:r>
      <w:proofErr w:type="spellStart"/>
      <w:r w:rsidRPr="00F511A5">
        <w:t>sidelink</w:t>
      </w:r>
      <w:proofErr w:type="spellEnd"/>
      <w:r w:rsidRPr="00F511A5">
        <w:t xml:space="preserve"> communications parameters provided in </w:t>
      </w:r>
      <w:r w:rsidRPr="00F511A5">
        <w:rPr>
          <w:szCs w:val="22"/>
        </w:rPr>
        <w:t>system information</w:t>
      </w:r>
      <w:r w:rsidRPr="00F511A5">
        <w:rPr>
          <w:lang w:eastAsia="zh-CN"/>
        </w:rPr>
        <w:t xml:space="preserve"> (if any). For other cases, </w:t>
      </w:r>
      <w:r w:rsidRPr="00F511A5">
        <w:t xml:space="preserve">UEs apply the NR </w:t>
      </w:r>
      <w:proofErr w:type="spellStart"/>
      <w:r w:rsidRPr="00F511A5">
        <w:t>sidelink</w:t>
      </w:r>
      <w:proofErr w:type="spellEnd"/>
      <w:r w:rsidRPr="00F511A5">
        <w:t xml:space="preserve"> communications parameters provided in </w:t>
      </w:r>
      <w:proofErr w:type="spellStart"/>
      <w:r w:rsidRPr="00F511A5">
        <w:rPr>
          <w:i/>
        </w:rPr>
        <w:t>SidelinkPreconfigNR</w:t>
      </w:r>
      <w:proofErr w:type="spellEnd"/>
      <w:r w:rsidRPr="00F511A5">
        <w:rPr>
          <w:i/>
        </w:rPr>
        <w:t xml:space="preserve"> </w:t>
      </w:r>
      <w:r w:rsidRPr="00F511A5">
        <w:rPr>
          <w:lang w:eastAsia="zh-CN"/>
        </w:rPr>
        <w:t xml:space="preserve">(if any). When UE performs state transition between above three cases, </w:t>
      </w:r>
      <w:r w:rsidRPr="00F511A5">
        <w:t xml:space="preserve">the UE applies the NR </w:t>
      </w:r>
      <w:proofErr w:type="spellStart"/>
      <w:r w:rsidRPr="00F511A5">
        <w:t>sidelink</w:t>
      </w:r>
      <w:proofErr w:type="spellEnd"/>
      <w:r w:rsidRPr="00F511A5">
        <w:t xml:space="preserve">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 xml:space="preserve">he NR </w:t>
      </w:r>
      <w:proofErr w:type="spellStart"/>
      <w:r w:rsidRPr="00F511A5">
        <w:t>sidelink</w:t>
      </w:r>
      <w:proofErr w:type="spellEnd"/>
      <w:r w:rsidRPr="00F511A5">
        <w:t xml:space="preserve"> communications parameters</w:t>
      </w:r>
      <w:r w:rsidRPr="00F511A5">
        <w:rPr>
          <w:lang w:eastAsia="zh-CN"/>
        </w:rPr>
        <w:t xml:space="preserve"> provided in the old state.</w:t>
      </w:r>
    </w:p>
    <w:p w14:paraId="4312F230" w14:textId="77777777" w:rsidR="0063646B" w:rsidRPr="00F511A5" w:rsidRDefault="0063646B" w:rsidP="0063646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5.8.9.1.2</w:t>
      </w:r>
      <w:r w:rsidRPr="00F511A5">
        <w:t>]</w:t>
      </w:r>
    </w:p>
    <w:p w14:paraId="48E1F234" w14:textId="77777777" w:rsidR="0063646B" w:rsidRPr="00F511A5" w:rsidRDefault="0063646B" w:rsidP="0063646B">
      <w:r w:rsidRPr="00F511A5">
        <w:t xml:space="preserve">The UE shall set the contents of </w:t>
      </w:r>
      <w:proofErr w:type="spellStart"/>
      <w:r w:rsidRPr="00F511A5">
        <w:rPr>
          <w:rFonts w:eastAsia="MS Mincho"/>
          <w:i/>
        </w:rPr>
        <w:t>RRCReconfigurationSidelink</w:t>
      </w:r>
      <w:proofErr w:type="spellEnd"/>
      <w:r w:rsidRPr="00F511A5">
        <w:t xml:space="preserve"> message as follows:</w:t>
      </w:r>
    </w:p>
    <w:p w14:paraId="1F159BC5" w14:textId="77777777" w:rsidR="0063646B" w:rsidRPr="00F511A5" w:rsidRDefault="0063646B" w:rsidP="0063646B">
      <w:pPr>
        <w:pStyle w:val="B10"/>
      </w:pPr>
      <w:r w:rsidRPr="00F511A5">
        <w:t>1&gt;</w:t>
      </w:r>
      <w:r w:rsidRPr="00F511A5">
        <w:tab/>
        <w:t xml:space="preserve">for each </w:t>
      </w:r>
      <w:proofErr w:type="spellStart"/>
      <w:r w:rsidRPr="00F511A5">
        <w:t>sidelink</w:t>
      </w:r>
      <w:proofErr w:type="spellEnd"/>
      <w:r w:rsidRPr="00F511A5">
        <w:t xml:space="preserve"> DRB that is to be released, according to sub-clause 5.8.9.1a.1.1, due to configuration by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w:t>
      </w:r>
      <w:r w:rsidRPr="00F511A5">
        <w:rPr>
          <w:rFonts w:eastAsia="Batang"/>
          <w:i/>
        </w:rPr>
        <w:t xml:space="preserve"> </w:t>
      </w:r>
      <w:proofErr w:type="spellStart"/>
      <w:r w:rsidRPr="00F511A5">
        <w:rPr>
          <w:rFonts w:eastAsia="Batang"/>
          <w:i/>
        </w:rPr>
        <w:t>SidelinkPreconfigNR</w:t>
      </w:r>
      <w:proofErr w:type="spellEnd"/>
      <w:r w:rsidRPr="00F511A5">
        <w:rPr>
          <w:rFonts w:eastAsia="Batang"/>
          <w:i/>
        </w:rPr>
        <w:t xml:space="preserve"> </w:t>
      </w:r>
      <w:r w:rsidRPr="00F511A5">
        <w:rPr>
          <w:rFonts w:eastAsia="Batang"/>
        </w:rPr>
        <w:t>or by upper layers</w:t>
      </w:r>
      <w:r w:rsidRPr="00F511A5">
        <w:t>:</w:t>
      </w:r>
    </w:p>
    <w:p w14:paraId="1B05971B" w14:textId="77777777" w:rsidR="0063646B" w:rsidRPr="00F511A5" w:rsidRDefault="0063646B" w:rsidP="0063646B">
      <w:pPr>
        <w:pStyle w:val="B20"/>
      </w:pPr>
      <w:r w:rsidRPr="00F511A5">
        <w:t>2&gt;</w:t>
      </w:r>
      <w:r w:rsidRPr="00F511A5">
        <w:tab/>
        <w:t xml:space="preserve">set the </w:t>
      </w:r>
      <w:r w:rsidRPr="00F511A5">
        <w:rPr>
          <w:i/>
        </w:rPr>
        <w:t xml:space="preserve">SLRB-PC5-ConfigIndex </w:t>
      </w:r>
      <w:r w:rsidRPr="00F511A5">
        <w:t xml:space="preserve">included in the </w:t>
      </w:r>
      <w:proofErr w:type="spellStart"/>
      <w:r w:rsidRPr="00F511A5">
        <w:rPr>
          <w:i/>
        </w:rPr>
        <w:t>slrb-ConfigToReleaseList</w:t>
      </w:r>
      <w:proofErr w:type="spellEnd"/>
      <w:r w:rsidRPr="00F511A5">
        <w:t xml:space="preserve"> corresponding to the </w:t>
      </w:r>
      <w:proofErr w:type="spellStart"/>
      <w:r w:rsidRPr="00F511A5">
        <w:t>sidelink</w:t>
      </w:r>
      <w:proofErr w:type="spellEnd"/>
      <w:r w:rsidRPr="00F511A5">
        <w:t xml:space="preserve"> DRB;</w:t>
      </w:r>
    </w:p>
    <w:p w14:paraId="4082A5AC" w14:textId="77777777" w:rsidR="0063646B" w:rsidRPr="00F511A5" w:rsidRDefault="0063646B" w:rsidP="0063646B">
      <w:pPr>
        <w:pStyle w:val="B10"/>
      </w:pPr>
      <w:r w:rsidRPr="00F511A5">
        <w:t>1&gt;</w:t>
      </w:r>
      <w:r w:rsidRPr="00F511A5">
        <w:tab/>
        <w:t xml:space="preserve">for each </w:t>
      </w:r>
      <w:proofErr w:type="spellStart"/>
      <w:r w:rsidRPr="00F511A5">
        <w:t>sidelink</w:t>
      </w:r>
      <w:proofErr w:type="spellEnd"/>
      <w:r w:rsidRPr="00F511A5">
        <w:t xml:space="preserve"> DRB that is to be established or modified, according to sub-clause 5.8.9.1a.2.1, due to</w:t>
      </w:r>
      <w:r w:rsidRPr="00F511A5">
        <w:rPr>
          <w:rFonts w:eastAsia="Batang"/>
        </w:rPr>
        <w:t xml:space="preserve"> receiving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 xml:space="preserve"> or</w:t>
      </w:r>
      <w:r w:rsidRPr="00F511A5">
        <w:rPr>
          <w:rFonts w:eastAsia="Batang"/>
          <w:i/>
        </w:rPr>
        <w:t xml:space="preserve"> </w:t>
      </w:r>
      <w:proofErr w:type="spellStart"/>
      <w:r w:rsidRPr="00F511A5">
        <w:rPr>
          <w:rFonts w:eastAsia="Batang"/>
          <w:i/>
        </w:rPr>
        <w:t>SidelinkPreconfigNR</w:t>
      </w:r>
      <w:proofErr w:type="spellEnd"/>
      <w:r w:rsidRPr="00F511A5">
        <w:t>:</w:t>
      </w:r>
    </w:p>
    <w:p w14:paraId="6F1AA088" w14:textId="77777777" w:rsidR="0063646B" w:rsidRPr="00F511A5" w:rsidRDefault="0063646B" w:rsidP="0063646B">
      <w:pPr>
        <w:pStyle w:val="B20"/>
      </w:pPr>
      <w:r w:rsidRPr="00F511A5">
        <w:t>2&gt;</w:t>
      </w:r>
      <w:r w:rsidRPr="00F511A5">
        <w:tab/>
        <w:t xml:space="preserve">set the </w:t>
      </w:r>
      <w:r w:rsidRPr="00F511A5">
        <w:rPr>
          <w:i/>
        </w:rPr>
        <w:t>SLRB-Config</w:t>
      </w:r>
      <w:r w:rsidRPr="00F511A5">
        <w:t xml:space="preserve"> included in the </w:t>
      </w:r>
      <w:proofErr w:type="spellStart"/>
      <w:r w:rsidRPr="00F511A5">
        <w:rPr>
          <w:i/>
        </w:rPr>
        <w:t>slrb-ConfigToAddModList</w:t>
      </w:r>
      <w:proofErr w:type="spellEnd"/>
      <w:r w:rsidRPr="00F511A5">
        <w:t xml:space="preserve">, according to the received </w:t>
      </w:r>
      <w:proofErr w:type="spellStart"/>
      <w:r w:rsidRPr="00F511A5">
        <w:rPr>
          <w:i/>
        </w:rPr>
        <w:t>sl-RadioBearerConfig</w:t>
      </w:r>
      <w:proofErr w:type="spellEnd"/>
      <w:r w:rsidRPr="00F511A5">
        <w:t xml:space="preserve"> and </w:t>
      </w:r>
      <w:proofErr w:type="spellStart"/>
      <w:r w:rsidRPr="00F511A5">
        <w:rPr>
          <w:i/>
        </w:rPr>
        <w:t>sl</w:t>
      </w:r>
      <w:proofErr w:type="spellEnd"/>
      <w:r w:rsidRPr="00F511A5">
        <w:rPr>
          <w:i/>
        </w:rPr>
        <w:t>-RLC-</w:t>
      </w:r>
      <w:proofErr w:type="spellStart"/>
      <w:r w:rsidRPr="00F511A5">
        <w:rPr>
          <w:i/>
        </w:rPr>
        <w:t>BearerConfig</w:t>
      </w:r>
      <w:proofErr w:type="spellEnd"/>
      <w:r w:rsidRPr="00F511A5">
        <w:t xml:space="preserve"> corresponding to the </w:t>
      </w:r>
      <w:proofErr w:type="spellStart"/>
      <w:r w:rsidRPr="00F511A5">
        <w:t>sidelink</w:t>
      </w:r>
      <w:proofErr w:type="spellEnd"/>
      <w:r w:rsidRPr="00F511A5">
        <w:t xml:space="preserve"> DRB;</w:t>
      </w:r>
    </w:p>
    <w:p w14:paraId="6B8D7492" w14:textId="77777777" w:rsidR="0063646B" w:rsidRPr="00F511A5" w:rsidRDefault="0063646B" w:rsidP="0063646B">
      <w:pPr>
        <w:pStyle w:val="B10"/>
      </w:pPr>
      <w:r w:rsidRPr="00F511A5">
        <w:t>1&gt;</w:t>
      </w:r>
      <w:r w:rsidRPr="00F511A5">
        <w:tab/>
        <w:t xml:space="preserve">set the </w:t>
      </w:r>
      <w:proofErr w:type="spellStart"/>
      <w:r w:rsidRPr="00F511A5">
        <w:rPr>
          <w:i/>
        </w:rPr>
        <w:t>sl-MeasConfig</w:t>
      </w:r>
      <w:proofErr w:type="spellEnd"/>
      <w:r w:rsidRPr="00F511A5">
        <w:t xml:space="preserve"> as follows:</w:t>
      </w:r>
    </w:p>
    <w:p w14:paraId="2CBDE5EC" w14:textId="77777777" w:rsidR="0063646B" w:rsidRPr="00F511A5" w:rsidRDefault="0063646B" w:rsidP="0063646B">
      <w:pPr>
        <w:pStyle w:val="B20"/>
      </w:pPr>
      <w:r w:rsidRPr="00F511A5">
        <w:t>2&gt;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iCs/>
        </w:rPr>
        <w:t>sl-FreqInfoToAddModList</w:t>
      </w:r>
      <w:proofErr w:type="spellEnd"/>
      <w:r w:rsidRPr="00F511A5">
        <w:t xml:space="preserve"> in </w:t>
      </w:r>
      <w:proofErr w:type="spellStart"/>
      <w:r w:rsidRPr="00F511A5">
        <w:rPr>
          <w:i/>
          <w:iCs/>
        </w:rPr>
        <w:t>sl-ConfigDedicatedNR</w:t>
      </w:r>
      <w:proofErr w:type="spellEnd"/>
      <w:r w:rsidRPr="00F511A5">
        <w:t xml:space="preserve"> within </w:t>
      </w:r>
      <w:proofErr w:type="spellStart"/>
      <w:r w:rsidRPr="00F511A5">
        <w:rPr>
          <w:i/>
          <w:iCs/>
        </w:rPr>
        <w:t>RRCReconfiguration</w:t>
      </w:r>
      <w:proofErr w:type="spellEnd"/>
      <w:r w:rsidRPr="00F511A5">
        <w:t xml:space="preserve"> message or included in </w:t>
      </w:r>
      <w:proofErr w:type="spellStart"/>
      <w:r w:rsidRPr="00F511A5">
        <w:rPr>
          <w:i/>
          <w:iCs/>
        </w:rPr>
        <w:t>sl-ConfigCommonNR</w:t>
      </w:r>
      <w:proofErr w:type="spellEnd"/>
      <w:r w:rsidRPr="00F511A5">
        <w:t xml:space="preserve"> within SIB12:</w:t>
      </w:r>
    </w:p>
    <w:p w14:paraId="0C2A6355" w14:textId="77777777" w:rsidR="0063646B" w:rsidRPr="00F511A5" w:rsidRDefault="0063646B" w:rsidP="0063646B">
      <w:pPr>
        <w:pStyle w:val="B30"/>
      </w:pPr>
      <w:r w:rsidRPr="00F511A5">
        <w:t>3&gt;</w:t>
      </w:r>
      <w:r w:rsidRPr="00F511A5">
        <w:tab/>
        <w:t>if UE is in RRC_CONNECTED:</w:t>
      </w:r>
    </w:p>
    <w:p w14:paraId="51316A20" w14:textId="77777777" w:rsidR="0063646B" w:rsidRPr="00F511A5" w:rsidRDefault="0063646B" w:rsidP="0063646B">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information for this destination;</w:t>
      </w:r>
    </w:p>
    <w:p w14:paraId="6FC13AF1" w14:textId="77777777" w:rsidR="0063646B" w:rsidRPr="00F511A5" w:rsidRDefault="0063646B" w:rsidP="0063646B">
      <w:pPr>
        <w:pStyle w:val="B30"/>
      </w:pPr>
      <w:r w:rsidRPr="00F511A5">
        <w:t>3&gt;</w:t>
      </w:r>
      <w:r w:rsidRPr="00F511A5">
        <w:tab/>
        <w:t>if UE is in RRC_IDLE or RRC_INACTIVE:</w:t>
      </w:r>
    </w:p>
    <w:p w14:paraId="62FF3047" w14:textId="77777777" w:rsidR="0063646B" w:rsidRPr="00F511A5" w:rsidRDefault="0063646B" w:rsidP="0063646B">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received from </w:t>
      </w:r>
      <w:r w:rsidRPr="00F511A5">
        <w:rPr>
          <w:i/>
          <w:iCs/>
        </w:rPr>
        <w:t>SIB12</w:t>
      </w:r>
      <w:r w:rsidRPr="00F511A5">
        <w:t>;</w:t>
      </w:r>
    </w:p>
    <w:p w14:paraId="72EBF007" w14:textId="77777777" w:rsidR="0063646B" w:rsidRPr="00F511A5" w:rsidRDefault="0063646B" w:rsidP="0063646B">
      <w:pPr>
        <w:pStyle w:val="B20"/>
      </w:pPr>
      <w:r w:rsidRPr="00F511A5">
        <w:t>2&gt;</w:t>
      </w:r>
      <w:r w:rsidRPr="00F511A5">
        <w:tab/>
        <w:t>else:</w:t>
      </w:r>
    </w:p>
    <w:p w14:paraId="60642D62" w14:textId="77777777" w:rsidR="0063646B" w:rsidRPr="00F511A5" w:rsidRDefault="0063646B" w:rsidP="0063646B">
      <w:pPr>
        <w:pStyle w:val="B30"/>
      </w:pPr>
      <w:r w:rsidRPr="00F511A5">
        <w:t>3&gt;</w:t>
      </w:r>
      <w:r w:rsidRPr="00F511A5">
        <w:tab/>
        <w:t xml:space="preserve">set the </w:t>
      </w:r>
      <w:proofErr w:type="spellStart"/>
      <w:r w:rsidRPr="00F511A5">
        <w:t>sl-MeasConfig</w:t>
      </w:r>
      <w:proofErr w:type="spellEnd"/>
      <w:r w:rsidRPr="00F511A5">
        <w:t xml:space="preserve"> according to the </w:t>
      </w:r>
      <w:proofErr w:type="spellStart"/>
      <w:r w:rsidRPr="00F511A5">
        <w:t>sl-MeasPreconfig</w:t>
      </w:r>
      <w:proofErr w:type="spellEnd"/>
      <w:r w:rsidRPr="00F511A5">
        <w:t xml:space="preserve"> in </w:t>
      </w:r>
      <w:proofErr w:type="spellStart"/>
      <w:r w:rsidRPr="00F511A5">
        <w:t>SidelinkPreconfigNR</w:t>
      </w:r>
      <w:proofErr w:type="spellEnd"/>
      <w:r w:rsidRPr="00F511A5">
        <w:t>;</w:t>
      </w:r>
    </w:p>
    <w:p w14:paraId="7E2DF7B7" w14:textId="77777777" w:rsidR="0063646B" w:rsidRPr="00F511A5" w:rsidRDefault="0063646B" w:rsidP="0063646B">
      <w:pPr>
        <w:pStyle w:val="B10"/>
      </w:pPr>
      <w:r w:rsidRPr="00F511A5">
        <w:t>1&gt;</w:t>
      </w:r>
      <w:r w:rsidRPr="00F511A5">
        <w:tab/>
        <w:t xml:space="preserve">start timer T400 for the destination associated with the </w:t>
      </w:r>
      <w:proofErr w:type="spellStart"/>
      <w:r w:rsidRPr="00F511A5">
        <w:t>sidelink</w:t>
      </w:r>
      <w:proofErr w:type="spellEnd"/>
      <w:r w:rsidRPr="00F511A5">
        <w:t xml:space="preserve"> DRB;</w:t>
      </w:r>
    </w:p>
    <w:p w14:paraId="448535FE" w14:textId="77777777" w:rsidR="0063646B" w:rsidRPr="00F511A5" w:rsidRDefault="0063646B" w:rsidP="0063646B">
      <w:pPr>
        <w:pStyle w:val="B10"/>
      </w:pPr>
      <w:r w:rsidRPr="00F511A5">
        <w:t>1&gt;</w:t>
      </w:r>
      <w:r w:rsidRPr="00F511A5">
        <w:tab/>
        <w:t xml:space="preserve">set the </w:t>
      </w:r>
      <w:proofErr w:type="spellStart"/>
      <w:r w:rsidRPr="00F511A5">
        <w:t>sl</w:t>
      </w:r>
      <w:proofErr w:type="spellEnd"/>
      <w:r w:rsidRPr="00F511A5">
        <w:t>-CSI-RS-Config;</w:t>
      </w:r>
    </w:p>
    <w:p w14:paraId="45753DB2" w14:textId="77777777" w:rsidR="0063646B" w:rsidRPr="00F511A5" w:rsidRDefault="0063646B" w:rsidP="0063646B">
      <w:pPr>
        <w:pStyle w:val="B10"/>
      </w:pPr>
      <w:r w:rsidRPr="00F511A5">
        <w:t>1&gt;</w:t>
      </w:r>
      <w:r w:rsidRPr="00F511A5">
        <w:tab/>
        <w:t xml:space="preserve">set the </w:t>
      </w:r>
      <w:proofErr w:type="spellStart"/>
      <w:r w:rsidRPr="00F511A5">
        <w:t>sl</w:t>
      </w:r>
      <w:proofErr w:type="spellEnd"/>
      <w:r w:rsidRPr="00F511A5">
        <w:t>-</w:t>
      </w:r>
      <w:proofErr w:type="spellStart"/>
      <w:r w:rsidRPr="00F511A5">
        <w:t>LatencyBoundCSI</w:t>
      </w:r>
      <w:proofErr w:type="spellEnd"/>
      <w:r w:rsidRPr="00F511A5">
        <w:t>-Report,</w:t>
      </w:r>
    </w:p>
    <w:p w14:paraId="3DCCA922" w14:textId="77777777" w:rsidR="0063646B" w:rsidRPr="00F511A5" w:rsidRDefault="0063646B" w:rsidP="0063646B">
      <w:pPr>
        <w:pStyle w:val="NO"/>
      </w:pPr>
      <w:r w:rsidRPr="00F511A5">
        <w:t>NOTE 1:</w:t>
      </w:r>
      <w:r w:rsidRPr="00F511A5">
        <w:tab/>
        <w:t xml:space="preserve">How to set the parameters included in </w:t>
      </w:r>
      <w:proofErr w:type="spellStart"/>
      <w:r w:rsidRPr="00F511A5">
        <w:rPr>
          <w:i/>
          <w:iCs/>
        </w:rPr>
        <w:t>sl</w:t>
      </w:r>
      <w:proofErr w:type="spellEnd"/>
      <w:r w:rsidRPr="00F511A5">
        <w:rPr>
          <w:i/>
          <w:iCs/>
        </w:rPr>
        <w:t>-CSI-RS-Config</w:t>
      </w:r>
      <w:r w:rsidRPr="00F511A5">
        <w:t xml:space="preserve"> and </w:t>
      </w:r>
      <w:proofErr w:type="spellStart"/>
      <w:r w:rsidRPr="00F511A5">
        <w:rPr>
          <w:i/>
          <w:iCs/>
        </w:rPr>
        <w:t>sl</w:t>
      </w:r>
      <w:proofErr w:type="spellEnd"/>
      <w:r w:rsidRPr="00F511A5">
        <w:rPr>
          <w:i/>
          <w:iCs/>
        </w:rPr>
        <w:t>-</w:t>
      </w:r>
      <w:proofErr w:type="spellStart"/>
      <w:r w:rsidRPr="00F511A5">
        <w:rPr>
          <w:i/>
          <w:iCs/>
        </w:rPr>
        <w:t>LatencyBoundCSI</w:t>
      </w:r>
      <w:proofErr w:type="spellEnd"/>
      <w:r w:rsidRPr="00F511A5">
        <w:rPr>
          <w:i/>
          <w:iCs/>
        </w:rPr>
        <w:t>-Report</w:t>
      </w:r>
      <w:r w:rsidRPr="00F511A5">
        <w:t xml:space="preserve"> is up to UE implementation.</w:t>
      </w:r>
    </w:p>
    <w:p w14:paraId="6F816486" w14:textId="77777777" w:rsidR="0063646B" w:rsidRPr="00F511A5" w:rsidRDefault="0063646B" w:rsidP="0063646B">
      <w:pPr>
        <w:rPr>
          <w:lang w:eastAsia="zh-CN"/>
        </w:rPr>
      </w:pPr>
      <w:r w:rsidRPr="00F511A5">
        <w:t xml:space="preserve">The UE shall submit the </w:t>
      </w:r>
      <w:proofErr w:type="spellStart"/>
      <w:r w:rsidRPr="00F511A5">
        <w:rPr>
          <w:rFonts w:eastAsia="MS Mincho"/>
          <w:i/>
        </w:rPr>
        <w:t>RRCReconfigurationSidelink</w:t>
      </w:r>
      <w:proofErr w:type="spellEnd"/>
      <w:r w:rsidRPr="00F511A5">
        <w:t xml:space="preserve"> message to lower layers for transmission.</w:t>
      </w:r>
    </w:p>
    <w:p w14:paraId="51FA6D74" w14:textId="77777777" w:rsidR="0063646B" w:rsidRPr="00F511A5" w:rsidRDefault="0063646B" w:rsidP="0063646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5.8.9.1.3</w:t>
      </w:r>
      <w:r w:rsidRPr="00F511A5">
        <w:t>]</w:t>
      </w:r>
    </w:p>
    <w:p w14:paraId="0F45CFE3" w14:textId="77777777" w:rsidR="0063646B" w:rsidRPr="00F511A5" w:rsidRDefault="0063646B" w:rsidP="0063646B">
      <w:r w:rsidRPr="00F511A5">
        <w:t xml:space="preserve">The UE shall perform the following actions upon reception of the </w:t>
      </w:r>
      <w:proofErr w:type="spellStart"/>
      <w:r w:rsidRPr="00F511A5">
        <w:rPr>
          <w:i/>
        </w:rPr>
        <w:t>RRCReconfigurationSidelink</w:t>
      </w:r>
      <w:proofErr w:type="spellEnd"/>
      <w:r w:rsidRPr="00F511A5">
        <w:t>:</w:t>
      </w:r>
    </w:p>
    <w:p w14:paraId="0444FBA7" w14:textId="77777777" w:rsidR="0063646B" w:rsidRPr="00F511A5" w:rsidRDefault="0063646B" w:rsidP="0063646B">
      <w:r w:rsidRPr="00F511A5">
        <w:lastRenderedPageBreak/>
        <w:t>1&gt;</w:t>
      </w:r>
      <w:r w:rsidRPr="00F511A5">
        <w:tab/>
        <w:t xml:space="preserve">if the </w:t>
      </w:r>
      <w:proofErr w:type="spellStart"/>
      <w:r w:rsidRPr="00F511A5">
        <w:rPr>
          <w:iCs/>
          <w:lang w:eastAsia="zh-CN"/>
        </w:rPr>
        <w:t>RRCReconfiguration</w:t>
      </w:r>
      <w:r w:rsidRPr="00F511A5">
        <w:rPr>
          <w:rFonts w:eastAsia="MS Mincho"/>
          <w:iCs/>
        </w:rPr>
        <w:t>Sidelink</w:t>
      </w:r>
      <w:proofErr w:type="spellEnd"/>
      <w:r w:rsidRPr="00F511A5">
        <w:rPr>
          <w:lang w:eastAsia="zh-CN"/>
        </w:rPr>
        <w:t xml:space="preserve"> </w:t>
      </w:r>
      <w:r w:rsidRPr="00F511A5">
        <w:t xml:space="preserve">includes the </w:t>
      </w:r>
      <w:proofErr w:type="spellStart"/>
      <w:r w:rsidRPr="00F511A5">
        <w:t>sl-ResetConfig</w:t>
      </w:r>
      <w:proofErr w:type="spellEnd"/>
      <w:r w:rsidRPr="00F511A5">
        <w:t>:</w:t>
      </w:r>
    </w:p>
    <w:p w14:paraId="6576F462" w14:textId="77777777" w:rsidR="0063646B" w:rsidRPr="00F511A5" w:rsidRDefault="0063646B" w:rsidP="0063646B">
      <w:r w:rsidRPr="00F511A5">
        <w:t>2&gt;</w:t>
      </w:r>
      <w:r w:rsidRPr="00F511A5">
        <w:tab/>
        <w:t xml:space="preserve">perform the </w:t>
      </w:r>
      <w:proofErr w:type="spellStart"/>
      <w:r w:rsidRPr="00F511A5">
        <w:t>sidelink</w:t>
      </w:r>
      <w:proofErr w:type="spellEnd"/>
      <w:r w:rsidRPr="00F511A5">
        <w:t xml:space="preserve"> reset configuration procedure as specified in 5.8.9.1.10;</w:t>
      </w:r>
    </w:p>
    <w:p w14:paraId="1F8A2EB7" w14:textId="77777777" w:rsidR="0063646B" w:rsidRPr="00F511A5" w:rsidRDefault="0063646B" w:rsidP="0063646B">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slrb-ConfigToReleaseList</w:t>
      </w:r>
      <w:proofErr w:type="spellEnd"/>
      <w:r w:rsidRPr="00F511A5">
        <w:rPr>
          <w:rFonts w:eastAsia="Batang"/>
        </w:rPr>
        <w:t>:</w:t>
      </w:r>
    </w:p>
    <w:p w14:paraId="132EF787" w14:textId="77777777" w:rsidR="0063646B" w:rsidRPr="00F511A5" w:rsidRDefault="0063646B" w:rsidP="0063646B">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slrb-ConfigToReleaseList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0BDAAFBE" w14:textId="77777777" w:rsidR="0063646B" w:rsidRPr="00F511A5" w:rsidRDefault="0063646B" w:rsidP="0063646B">
      <w:pPr>
        <w:rPr>
          <w:lang w:eastAsia="zh-CN"/>
        </w:rPr>
      </w:pPr>
      <w:r w:rsidRPr="00F511A5">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r w:rsidRPr="00F511A5">
        <w:t>DRB release procedure, according to sub-clause 5.8.9.1a.1;</w:t>
      </w:r>
    </w:p>
    <w:p w14:paraId="5F94BA41" w14:textId="77777777" w:rsidR="0063646B" w:rsidRPr="00F511A5" w:rsidRDefault="0063646B" w:rsidP="0063646B">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slrb-ConfigToAddModList</w:t>
      </w:r>
      <w:proofErr w:type="spellEnd"/>
      <w:r w:rsidRPr="00F511A5">
        <w:rPr>
          <w:rFonts w:eastAsia="Batang"/>
        </w:rPr>
        <w:t>:</w:t>
      </w:r>
    </w:p>
    <w:p w14:paraId="67BA2C39" w14:textId="77777777" w:rsidR="0063646B" w:rsidRPr="00F511A5" w:rsidRDefault="0063646B" w:rsidP="0063646B">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not part of the current UE </w:t>
      </w:r>
      <w:proofErr w:type="spellStart"/>
      <w:r w:rsidRPr="00F511A5">
        <w:rPr>
          <w:rFonts w:eastAsia="Batang"/>
        </w:rPr>
        <w:t>sidelink</w:t>
      </w:r>
      <w:proofErr w:type="spellEnd"/>
      <w:r w:rsidRPr="00F511A5">
        <w:rPr>
          <w:rFonts w:eastAsia="Batang"/>
        </w:rPr>
        <w:t xml:space="preserve"> configuration:</w:t>
      </w:r>
    </w:p>
    <w:p w14:paraId="6C3F7406" w14:textId="77777777" w:rsidR="0063646B" w:rsidRPr="00F511A5" w:rsidRDefault="0063646B" w:rsidP="0063646B">
      <w:r w:rsidRPr="00F511A5">
        <w:t>3&gt;</w:t>
      </w:r>
      <w:r w:rsidRPr="00F511A5">
        <w:tab/>
        <w:t xml:space="preserve">if </w:t>
      </w:r>
      <w:proofErr w:type="spellStart"/>
      <w:r w:rsidRPr="00F511A5">
        <w:t>sl-MappedQoS-FlowsToAddList</w:t>
      </w:r>
      <w:proofErr w:type="spellEnd"/>
      <w:r w:rsidRPr="00F511A5">
        <w:t xml:space="preserve"> is included:</w:t>
      </w:r>
    </w:p>
    <w:p w14:paraId="59530AE8" w14:textId="77777777" w:rsidR="0063646B" w:rsidRPr="00F511A5" w:rsidRDefault="0063646B" w:rsidP="0063646B">
      <w:r w:rsidRPr="00F511A5">
        <w:t>4&gt;</w:t>
      </w:r>
      <w:r w:rsidRPr="00F511A5">
        <w:tab/>
        <w:t xml:space="preserve">apply the SL-PQFI included in </w:t>
      </w:r>
      <w:proofErr w:type="spellStart"/>
      <w:r w:rsidRPr="00F511A5">
        <w:t>sl-MappedQoS-FlowsToAddList</w:t>
      </w:r>
      <w:proofErr w:type="spellEnd"/>
      <w:r w:rsidRPr="00F511A5">
        <w:t>;</w:t>
      </w:r>
    </w:p>
    <w:p w14:paraId="61D64284" w14:textId="77777777" w:rsidR="0063646B" w:rsidRPr="00F511A5" w:rsidRDefault="0063646B" w:rsidP="0063646B">
      <w:pPr>
        <w:rPr>
          <w:lang w:eastAsia="zh-CN"/>
        </w:rPr>
      </w:pPr>
      <w:r w:rsidRPr="00F511A5">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r w:rsidRPr="00F511A5">
        <w:t>DRB addition procedure, according to sub-clause 5.8.9.1a.2;</w:t>
      </w:r>
    </w:p>
    <w:p w14:paraId="73C2B2CB" w14:textId="77777777" w:rsidR="0063646B" w:rsidRPr="00F511A5" w:rsidRDefault="0063646B" w:rsidP="0063646B">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0F5204B8" w14:textId="77777777" w:rsidR="0063646B" w:rsidRPr="00F511A5" w:rsidRDefault="0063646B" w:rsidP="0063646B">
      <w:r w:rsidRPr="00F511A5">
        <w:t>3&gt;</w:t>
      </w:r>
      <w:r w:rsidRPr="00F511A5">
        <w:tab/>
        <w:t xml:space="preserve">if </w:t>
      </w:r>
      <w:proofErr w:type="spellStart"/>
      <w:r w:rsidRPr="00F511A5">
        <w:t>sl-MappedQoS-FlowsToAddList</w:t>
      </w:r>
      <w:proofErr w:type="spellEnd"/>
      <w:r w:rsidRPr="00F511A5">
        <w:t xml:space="preserve"> is included:</w:t>
      </w:r>
    </w:p>
    <w:p w14:paraId="588BBAC5" w14:textId="77777777" w:rsidR="0063646B" w:rsidRPr="00F511A5" w:rsidRDefault="0063646B" w:rsidP="0063646B">
      <w:pPr>
        <w:rPr>
          <w:rFonts w:eastAsia="Batang"/>
        </w:rPr>
      </w:pPr>
      <w:r w:rsidRPr="00F511A5">
        <w:rPr>
          <w:rFonts w:eastAsia="Batang"/>
        </w:rPr>
        <w:t>4&gt;</w:t>
      </w:r>
      <w:r w:rsidRPr="00F511A5">
        <w:rPr>
          <w:rFonts w:eastAsia="Batang"/>
        </w:rPr>
        <w:tab/>
        <w:t>add the</w:t>
      </w:r>
      <w:r w:rsidRPr="00F511A5">
        <w:rPr>
          <w:rFonts w:eastAsia="Batang"/>
          <w:i/>
        </w:rPr>
        <w:t xml:space="preserve"> SL-P</w:t>
      </w:r>
      <w:r w:rsidRPr="00F511A5">
        <w:rPr>
          <w:i/>
        </w:rPr>
        <w:t>Q</w:t>
      </w:r>
      <w:r w:rsidRPr="00F511A5">
        <w:rPr>
          <w:rFonts w:eastAsia="Batang"/>
          <w:i/>
        </w:rPr>
        <w:t>FI</w:t>
      </w:r>
      <w:r w:rsidRPr="00F511A5">
        <w:rPr>
          <w:rFonts w:eastAsia="Batang"/>
        </w:rPr>
        <w:t xml:space="preserve"> included in </w:t>
      </w:r>
      <w:proofErr w:type="spellStart"/>
      <w:r w:rsidRPr="00F511A5">
        <w:rPr>
          <w:rFonts w:eastAsia="Batang"/>
          <w:i/>
        </w:rPr>
        <w:t>sl-MappedQoS-FlowsToAddList</w:t>
      </w:r>
      <w:proofErr w:type="spellEnd"/>
      <w:r w:rsidRPr="00F511A5">
        <w:rPr>
          <w:rFonts w:eastAsia="Batang"/>
        </w:rPr>
        <w:t xml:space="preserve"> to the corresponding </w:t>
      </w:r>
      <w:proofErr w:type="spellStart"/>
      <w:r w:rsidRPr="00F511A5">
        <w:rPr>
          <w:rFonts w:eastAsia="Batang"/>
        </w:rPr>
        <w:t>sidelink</w:t>
      </w:r>
      <w:proofErr w:type="spellEnd"/>
      <w:r w:rsidRPr="00F511A5">
        <w:rPr>
          <w:rFonts w:eastAsia="Batang"/>
        </w:rPr>
        <w:t xml:space="preserve"> DRB;</w:t>
      </w:r>
    </w:p>
    <w:p w14:paraId="0388ECB0" w14:textId="77777777" w:rsidR="0063646B" w:rsidRPr="00F511A5" w:rsidRDefault="0063646B" w:rsidP="0063646B">
      <w:r w:rsidRPr="00F511A5">
        <w:t>3&gt;</w:t>
      </w:r>
      <w:r w:rsidRPr="00F511A5">
        <w:tab/>
        <w:t xml:space="preserve">if </w:t>
      </w:r>
      <w:proofErr w:type="spellStart"/>
      <w:r w:rsidRPr="00F511A5">
        <w:t>sl-MappedQoS-FlowsToReleaseList</w:t>
      </w:r>
      <w:proofErr w:type="spellEnd"/>
      <w:r w:rsidRPr="00F511A5">
        <w:t xml:space="preserve"> is included:</w:t>
      </w:r>
    </w:p>
    <w:p w14:paraId="36ECDC9A" w14:textId="77777777" w:rsidR="0063646B" w:rsidRPr="00F511A5" w:rsidRDefault="0063646B" w:rsidP="0063646B">
      <w:pPr>
        <w:rPr>
          <w:rFonts w:eastAsia="Batang"/>
        </w:rPr>
      </w:pPr>
      <w:r w:rsidRPr="00F511A5">
        <w:rPr>
          <w:rFonts w:eastAsia="Batang"/>
        </w:rPr>
        <w:t>4&gt;</w:t>
      </w:r>
      <w:r w:rsidRPr="00F511A5">
        <w:rPr>
          <w:rFonts w:eastAsia="Batang"/>
        </w:rPr>
        <w:tab/>
        <w:t xml:space="preserve">remove the </w:t>
      </w:r>
      <w:r w:rsidRPr="00F511A5">
        <w:rPr>
          <w:rFonts w:eastAsia="Batang"/>
          <w:i/>
          <w:iCs/>
        </w:rPr>
        <w:t>SL-P</w:t>
      </w:r>
      <w:r w:rsidRPr="00F511A5">
        <w:rPr>
          <w:i/>
        </w:rPr>
        <w:t>Q</w:t>
      </w:r>
      <w:r w:rsidRPr="00F511A5">
        <w:rPr>
          <w:rFonts w:eastAsia="Batang"/>
          <w:i/>
          <w:iCs/>
        </w:rPr>
        <w:t>FI</w:t>
      </w:r>
      <w:r w:rsidRPr="00F511A5">
        <w:rPr>
          <w:rFonts w:eastAsia="Batang"/>
        </w:rPr>
        <w:t xml:space="preserve"> included in </w:t>
      </w:r>
      <w:proofErr w:type="spellStart"/>
      <w:r w:rsidRPr="00F511A5">
        <w:rPr>
          <w:rFonts w:eastAsia="Batang"/>
          <w:i/>
          <w:iCs/>
        </w:rPr>
        <w:t>sl-MappedQoS-FlowsToReleaseList</w:t>
      </w:r>
      <w:proofErr w:type="spellEnd"/>
      <w:r w:rsidRPr="00F511A5">
        <w:rPr>
          <w:rFonts w:eastAsia="Batang"/>
        </w:rPr>
        <w:t xml:space="preserve"> from the corresponding </w:t>
      </w:r>
      <w:proofErr w:type="spellStart"/>
      <w:r w:rsidRPr="00F511A5">
        <w:rPr>
          <w:rFonts w:eastAsia="Batang"/>
        </w:rPr>
        <w:t>sidelink</w:t>
      </w:r>
      <w:proofErr w:type="spellEnd"/>
      <w:r w:rsidRPr="00F511A5">
        <w:rPr>
          <w:rFonts w:eastAsia="Batang"/>
        </w:rPr>
        <w:t xml:space="preserve"> DRB;</w:t>
      </w:r>
    </w:p>
    <w:p w14:paraId="37D7D06B" w14:textId="77777777" w:rsidR="0063646B" w:rsidRPr="00F511A5" w:rsidRDefault="0063646B" w:rsidP="0063646B">
      <w:r w:rsidRPr="00F511A5">
        <w:t>3&gt;</w:t>
      </w:r>
      <w:r w:rsidRPr="00F511A5">
        <w:tab/>
        <w:t xml:space="preserve">if the </w:t>
      </w:r>
      <w:proofErr w:type="spellStart"/>
      <w:r w:rsidRPr="00F511A5">
        <w:t>sidelink</w:t>
      </w:r>
      <w:proofErr w:type="spellEnd"/>
      <w:r w:rsidRPr="00F511A5">
        <w:t xml:space="preserve"> DRB release conditions as described in sub-clause 5.8.9.1a.1.1 are met:</w:t>
      </w:r>
    </w:p>
    <w:p w14:paraId="6D6375DB" w14:textId="77777777" w:rsidR="0063646B" w:rsidRPr="00F511A5" w:rsidRDefault="0063646B" w:rsidP="0063646B">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DRB release procedure according to sub-clause 5.8.9.1a.1.2;</w:t>
      </w:r>
    </w:p>
    <w:p w14:paraId="1BAD3C5C" w14:textId="77777777" w:rsidR="0063646B" w:rsidRPr="00F511A5" w:rsidRDefault="0063646B" w:rsidP="0063646B">
      <w:r w:rsidRPr="00F511A5">
        <w:t>3&gt;</w:t>
      </w:r>
      <w:r w:rsidRPr="00F511A5">
        <w:tab/>
        <w:t xml:space="preserve">else if the </w:t>
      </w:r>
      <w:proofErr w:type="spellStart"/>
      <w:r w:rsidRPr="00F511A5">
        <w:t>sidelink</w:t>
      </w:r>
      <w:proofErr w:type="spellEnd"/>
      <w:r w:rsidRPr="00F511A5">
        <w:t xml:space="preserve"> DRB modification conditions as described in sub-clause 5.8.9.1a.2.1 are met:</w:t>
      </w:r>
    </w:p>
    <w:p w14:paraId="5FF15B2E" w14:textId="77777777" w:rsidR="0063646B" w:rsidRPr="00F511A5" w:rsidRDefault="0063646B" w:rsidP="0063646B">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DRB modification procedure according to sub-clause 5.8.9.1a.2.2;</w:t>
      </w:r>
    </w:p>
    <w:p w14:paraId="4943D1AC" w14:textId="77777777" w:rsidR="0063646B" w:rsidRPr="00F511A5" w:rsidRDefault="0063646B" w:rsidP="0063646B">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sl-MeasConfig</w:t>
      </w:r>
      <w:proofErr w:type="spellEnd"/>
      <w:r w:rsidRPr="00F511A5">
        <w:t>:</w:t>
      </w:r>
    </w:p>
    <w:p w14:paraId="49CF84C8" w14:textId="77777777" w:rsidR="0063646B" w:rsidRPr="00F511A5" w:rsidRDefault="0063646B" w:rsidP="0063646B">
      <w:r w:rsidRPr="00F511A5">
        <w:t>2&gt;</w:t>
      </w:r>
      <w:r w:rsidRPr="00F511A5">
        <w:tab/>
        <w:t xml:space="preserve">perform the </w:t>
      </w:r>
      <w:proofErr w:type="spellStart"/>
      <w:r w:rsidRPr="00F511A5">
        <w:t>sidelink</w:t>
      </w:r>
      <w:proofErr w:type="spellEnd"/>
      <w:r w:rsidRPr="00F511A5">
        <w:t xml:space="preserve"> measurement configuration procedure as specified in 5.8.10;</w:t>
      </w:r>
    </w:p>
    <w:p w14:paraId="3925C991" w14:textId="77777777" w:rsidR="0063646B" w:rsidRPr="00F511A5" w:rsidRDefault="0063646B" w:rsidP="0063646B">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-CSI-RS-Config:</w:t>
      </w:r>
    </w:p>
    <w:p w14:paraId="79B2A281" w14:textId="77777777" w:rsidR="0063646B" w:rsidRPr="00F511A5" w:rsidRDefault="0063646B" w:rsidP="0063646B">
      <w:pPr>
        <w:rPr>
          <w:rFonts w:eastAsia="Batang"/>
        </w:rPr>
      </w:pPr>
      <w:r w:rsidRPr="00F511A5">
        <w:t>2&gt;</w:t>
      </w:r>
      <w:r w:rsidRPr="00F511A5">
        <w:tab/>
        <w:t xml:space="preserve">apply the </w:t>
      </w:r>
      <w:proofErr w:type="spellStart"/>
      <w:r w:rsidRPr="00F511A5">
        <w:t>sidelink</w:t>
      </w:r>
      <w:proofErr w:type="spellEnd"/>
      <w:r w:rsidRPr="00F511A5">
        <w:t xml:space="preserve"> CSI-RS configuration;</w:t>
      </w:r>
    </w:p>
    <w:p w14:paraId="55111F1B" w14:textId="77777777" w:rsidR="0063646B" w:rsidRPr="00F511A5" w:rsidRDefault="0063646B" w:rsidP="0063646B">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w:t>
      </w:r>
      <w:proofErr w:type="spellStart"/>
      <w:r w:rsidRPr="00F511A5">
        <w:t>LatencyBoundCSI</w:t>
      </w:r>
      <w:proofErr w:type="spellEnd"/>
      <w:r w:rsidRPr="00F511A5">
        <w:t>-Report:</w:t>
      </w:r>
    </w:p>
    <w:p w14:paraId="0CE32C8C" w14:textId="77777777" w:rsidR="0063646B" w:rsidRPr="00F511A5" w:rsidRDefault="0063646B" w:rsidP="0063646B">
      <w:pPr>
        <w:rPr>
          <w:rFonts w:eastAsia="Batang"/>
        </w:rPr>
      </w:pPr>
      <w:r w:rsidRPr="00F511A5">
        <w:t>2&gt;</w:t>
      </w:r>
      <w:r w:rsidRPr="00F511A5">
        <w:tab/>
        <w:t xml:space="preserve">apply the configured </w:t>
      </w:r>
      <w:proofErr w:type="spellStart"/>
      <w:r w:rsidRPr="00F511A5">
        <w:t>sidelink</w:t>
      </w:r>
      <w:proofErr w:type="spellEnd"/>
      <w:r w:rsidRPr="00F511A5">
        <w:t xml:space="preserve"> CSI report latency bound;</w:t>
      </w:r>
    </w:p>
    <w:p w14:paraId="0230B341" w14:textId="77777777" w:rsidR="0063646B" w:rsidRPr="00F511A5" w:rsidRDefault="0063646B" w:rsidP="0063646B">
      <w:pPr>
        <w:rPr>
          <w:rFonts w:eastAsia="Batang"/>
        </w:rPr>
      </w:pPr>
      <w:r w:rsidRPr="00F511A5">
        <w:rPr>
          <w:rFonts w:eastAsia="Batang"/>
        </w:rPr>
        <w:t>1&gt;</w:t>
      </w:r>
      <w:r w:rsidRPr="00F511A5">
        <w:rPr>
          <w:rFonts w:eastAsia="Batang"/>
        </w:rPr>
        <w:tab/>
        <w:t xml:space="preserve">if the UE is unable to comply with (part of) the configuration included in the </w:t>
      </w:r>
      <w:proofErr w:type="spellStart"/>
      <w:r w:rsidRPr="00F511A5">
        <w:rPr>
          <w:i/>
          <w:lang w:eastAsia="ko-KR"/>
        </w:rPr>
        <w:t>RRCReconfigurationSidelink</w:t>
      </w:r>
      <w:proofErr w:type="spellEnd"/>
      <w:r w:rsidRPr="00F511A5">
        <w:rPr>
          <w:lang w:eastAsia="ko-KR"/>
        </w:rPr>
        <w:t xml:space="preserve"> (i.e.</w:t>
      </w:r>
      <w:r w:rsidRPr="00F511A5">
        <w:rPr>
          <w:rFonts w:eastAsia="MS Mincho"/>
        </w:rPr>
        <w:t xml:space="preserve"> </w:t>
      </w:r>
      <w:proofErr w:type="spellStart"/>
      <w:r w:rsidRPr="00F511A5">
        <w:rPr>
          <w:rFonts w:eastAsia="MS Mincho"/>
        </w:rPr>
        <w:t>s</w:t>
      </w:r>
      <w:r w:rsidRPr="00F511A5">
        <w:t>idelink</w:t>
      </w:r>
      <w:proofErr w:type="spellEnd"/>
      <w:r w:rsidRPr="00F511A5">
        <w:t xml:space="preserve"> RRC reconfiguration failure</w:t>
      </w:r>
      <w:r w:rsidRPr="00F511A5">
        <w:rPr>
          <w:lang w:eastAsia="ko-KR"/>
        </w:rPr>
        <w:t>)</w:t>
      </w:r>
      <w:r w:rsidRPr="00F511A5">
        <w:rPr>
          <w:rFonts w:eastAsia="Batang"/>
        </w:rPr>
        <w:t>:</w:t>
      </w:r>
    </w:p>
    <w:p w14:paraId="21598787" w14:textId="77777777" w:rsidR="0063646B" w:rsidRPr="00F511A5" w:rsidRDefault="0063646B" w:rsidP="0063646B">
      <w:pPr>
        <w:rPr>
          <w:rFonts w:eastAsia="Batang"/>
        </w:rPr>
      </w:pPr>
      <w:r w:rsidRPr="00F511A5">
        <w:rPr>
          <w:rFonts w:eastAsia="Batang"/>
        </w:rPr>
        <w:t>2&gt;</w:t>
      </w:r>
      <w:r w:rsidRPr="00F511A5">
        <w:rPr>
          <w:rFonts w:eastAsia="Batang"/>
        </w:rPr>
        <w:tab/>
        <w:t xml:space="preserve">continue using the configuration used prior to the reception of the </w:t>
      </w:r>
      <w:proofErr w:type="spellStart"/>
      <w:r w:rsidRPr="00F511A5">
        <w:rPr>
          <w:i/>
          <w:lang w:eastAsia="ko-KR"/>
        </w:rPr>
        <w:t>RRCReconfigurationSidelink</w:t>
      </w:r>
      <w:proofErr w:type="spellEnd"/>
      <w:r w:rsidRPr="00F511A5">
        <w:rPr>
          <w:lang w:eastAsia="ko-KR"/>
        </w:rPr>
        <w:t xml:space="preserve"> </w:t>
      </w:r>
      <w:r w:rsidRPr="00F511A5">
        <w:rPr>
          <w:rFonts w:eastAsia="Batang"/>
        </w:rPr>
        <w:t>message;</w:t>
      </w:r>
    </w:p>
    <w:p w14:paraId="02B10165" w14:textId="77777777" w:rsidR="0063646B" w:rsidRPr="00F511A5" w:rsidRDefault="0063646B" w:rsidP="0063646B">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w:t>
      </w:r>
    </w:p>
    <w:p w14:paraId="5B8F1E69" w14:textId="77777777" w:rsidR="0063646B" w:rsidRPr="00F511A5" w:rsidRDefault="0063646B" w:rsidP="0063646B">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 to lower layers for transmission;</w:t>
      </w:r>
    </w:p>
    <w:p w14:paraId="1C8E8E1F" w14:textId="77777777" w:rsidR="0063646B" w:rsidRPr="00F511A5" w:rsidRDefault="0063646B" w:rsidP="0063646B">
      <w:pPr>
        <w:rPr>
          <w:rFonts w:eastAsia="Batang"/>
        </w:rPr>
      </w:pPr>
      <w:r w:rsidRPr="00F511A5">
        <w:rPr>
          <w:rFonts w:eastAsia="Batang"/>
        </w:rPr>
        <w:t>1&gt;</w:t>
      </w:r>
      <w:r w:rsidRPr="00F511A5">
        <w:rPr>
          <w:rFonts w:eastAsia="Batang"/>
        </w:rPr>
        <w:tab/>
        <w:t>else:</w:t>
      </w:r>
    </w:p>
    <w:p w14:paraId="23EEFBED" w14:textId="77777777" w:rsidR="0063646B" w:rsidRPr="00F511A5" w:rsidRDefault="0063646B" w:rsidP="0063646B">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RRCReconfigurationCompleteSidelink</w:t>
      </w:r>
      <w:proofErr w:type="spellEnd"/>
      <w:r w:rsidRPr="00F511A5">
        <w:rPr>
          <w:rFonts w:eastAsia="Batang"/>
        </w:rPr>
        <w:t xml:space="preserve"> message;</w:t>
      </w:r>
    </w:p>
    <w:p w14:paraId="22438393" w14:textId="77777777" w:rsidR="0063646B" w:rsidRPr="00F511A5" w:rsidRDefault="0063646B" w:rsidP="0063646B">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RRCReconfigurationCompleteSidelink</w:t>
      </w:r>
      <w:proofErr w:type="spellEnd"/>
      <w:r w:rsidRPr="00F511A5">
        <w:rPr>
          <w:rFonts w:eastAsia="Batang"/>
        </w:rPr>
        <w:t xml:space="preserve"> message to lower layers for transmission;</w:t>
      </w:r>
    </w:p>
    <w:p w14:paraId="131B5507" w14:textId="77777777" w:rsidR="0063646B" w:rsidRPr="00F511A5" w:rsidRDefault="0063646B" w:rsidP="0063646B">
      <w:pPr>
        <w:pStyle w:val="NO"/>
        <w:rPr>
          <w:lang w:eastAsia="zh-CN"/>
        </w:rPr>
      </w:pPr>
      <w:r w:rsidRPr="00F511A5">
        <w:lastRenderedPageBreak/>
        <w:t>NOTE 1:</w:t>
      </w:r>
      <w:r w:rsidRPr="00F511A5">
        <w:tab/>
        <w:t>When the same logical channel is configured with different RLC mode by another UE</w:t>
      </w:r>
      <w:r w:rsidRPr="00F511A5">
        <w:rPr>
          <w:rFonts w:eastAsia="Batang"/>
        </w:rPr>
        <w:t xml:space="preserve">, the UE handles the case </w:t>
      </w:r>
      <w:r w:rsidRPr="00F511A5">
        <w:t>as</w:t>
      </w:r>
      <w:r w:rsidRPr="00F511A5">
        <w:rPr>
          <w:rFonts w:eastAsia="Batang"/>
        </w:rPr>
        <w:t xml:space="preserve"> </w:t>
      </w:r>
      <w:proofErr w:type="spellStart"/>
      <w:r w:rsidRPr="00F511A5">
        <w:rPr>
          <w:rFonts w:eastAsia="MS Mincho"/>
        </w:rPr>
        <w:t>s</w:t>
      </w:r>
      <w:r w:rsidRPr="00F511A5">
        <w:t>idelink</w:t>
      </w:r>
      <w:proofErr w:type="spellEnd"/>
      <w:r w:rsidRPr="00F511A5">
        <w:t xml:space="preserve"> RRC reconfiguration failure.</w:t>
      </w:r>
    </w:p>
    <w:p w14:paraId="1A99B0FB" w14:textId="77777777" w:rsidR="0063646B" w:rsidRPr="00F511A5" w:rsidRDefault="0063646B" w:rsidP="0063646B">
      <w:pPr>
        <w:pStyle w:val="H6"/>
        <w:rPr>
          <w:lang w:eastAsia="zh-CN"/>
        </w:rPr>
      </w:pPr>
      <w:r w:rsidRPr="00F511A5">
        <w:rPr>
          <w:lang w:eastAsia="zh-CN"/>
        </w:rPr>
        <w:t>12.1.5.1.3</w:t>
      </w:r>
      <w:r w:rsidRPr="00F511A5">
        <w:tab/>
        <w:t>Test description</w:t>
      </w:r>
    </w:p>
    <w:p w14:paraId="152752F2" w14:textId="77777777" w:rsidR="0063646B" w:rsidRPr="00F511A5" w:rsidRDefault="0063646B" w:rsidP="0063646B">
      <w:pPr>
        <w:pStyle w:val="H6"/>
      </w:pPr>
      <w:r w:rsidRPr="00F511A5">
        <w:rPr>
          <w:lang w:eastAsia="zh-CN"/>
        </w:rPr>
        <w:t>12.1.5.1.3.1</w:t>
      </w:r>
      <w:r w:rsidRPr="00F511A5">
        <w:tab/>
        <w:t>Pre-test conditions</w:t>
      </w:r>
    </w:p>
    <w:p w14:paraId="20A5C583" w14:textId="77777777" w:rsidR="0063646B" w:rsidRPr="00F511A5" w:rsidRDefault="0063646B" w:rsidP="0063646B">
      <w:pPr>
        <w:pStyle w:val="H6"/>
      </w:pPr>
      <w:r w:rsidRPr="00F511A5">
        <w:t>System Simulator:</w:t>
      </w:r>
    </w:p>
    <w:p w14:paraId="129703E4" w14:textId="77777777" w:rsidR="0063646B" w:rsidRPr="00F511A5" w:rsidRDefault="0063646B" w:rsidP="0063646B">
      <w:pPr>
        <w:pStyle w:val="B10"/>
        <w:rPr>
          <w:lang w:eastAsia="zh-CN"/>
        </w:rPr>
      </w:pPr>
      <w:r w:rsidRPr="00F511A5">
        <w:t>-</w:t>
      </w:r>
      <w:r w:rsidRPr="00F511A5">
        <w:tab/>
      </w:r>
      <w:r w:rsidRPr="00F511A5">
        <w:rPr>
          <w:lang w:eastAsia="zh-CN"/>
        </w:rPr>
        <w:t>NR-SS-UE</w:t>
      </w:r>
      <w:r w:rsidRPr="00F511A5">
        <w:rPr>
          <w:rStyle w:val="af0"/>
          <w:lang w:eastAsia="zh-CN"/>
        </w:rPr>
        <w:t xml:space="preserve"> </w:t>
      </w:r>
    </w:p>
    <w:p w14:paraId="467CF860" w14:textId="77777777" w:rsidR="0063646B" w:rsidRPr="00F511A5" w:rsidRDefault="0063646B" w:rsidP="0063646B">
      <w:pPr>
        <w:rPr>
          <w:lang w:eastAsia="zh-CN"/>
        </w:rPr>
      </w:pPr>
      <w:r w:rsidRPr="00F511A5">
        <w:t>-</w:t>
      </w:r>
      <w:r w:rsidRPr="00F511A5">
        <w:tab/>
        <w:t xml:space="preserve">NR-SS-UE1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14:paraId="43515DB5" w14:textId="77777777" w:rsidR="0063646B" w:rsidRPr="00F511A5" w:rsidRDefault="0063646B" w:rsidP="0063646B">
      <w:pPr>
        <w:pStyle w:val="B10"/>
        <w:rPr>
          <w:lang w:eastAsia="zh-CN"/>
        </w:rPr>
      </w:pPr>
      <w:r w:rsidRPr="00F511A5">
        <w:rPr>
          <w:lang w:eastAsia="zh-CN"/>
        </w:rPr>
        <w:t>- NR-SS-UE1 uses GNSS as the synchronization reference source.</w:t>
      </w:r>
    </w:p>
    <w:p w14:paraId="2384B2A3" w14:textId="77777777" w:rsidR="0063646B" w:rsidRPr="00F511A5" w:rsidRDefault="0063646B" w:rsidP="0063646B">
      <w:pPr>
        <w:pStyle w:val="B10"/>
        <w:rPr>
          <w:lang w:eastAsia="zh-CN"/>
        </w:rPr>
      </w:pPr>
      <w:r w:rsidRPr="00F511A5">
        <w:t>-</w:t>
      </w:r>
      <w:r w:rsidRPr="00F511A5">
        <w:tab/>
      </w:r>
      <w:r w:rsidRPr="00F511A5">
        <w:rPr>
          <w:lang w:eastAsia="zh-CN"/>
        </w:rPr>
        <w:t>GNSS simulator</w:t>
      </w:r>
    </w:p>
    <w:p w14:paraId="34C5CE70" w14:textId="77777777" w:rsidR="0063646B" w:rsidRPr="00F511A5" w:rsidRDefault="0063646B" w:rsidP="0063646B">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238D7382" w14:textId="77777777" w:rsidR="0063646B" w:rsidRPr="00F511A5" w:rsidRDefault="0063646B" w:rsidP="0063646B">
      <w:pPr>
        <w:pStyle w:val="H6"/>
      </w:pPr>
      <w:r w:rsidRPr="00F511A5">
        <w:t>UE:</w:t>
      </w:r>
    </w:p>
    <w:p w14:paraId="04950D62" w14:textId="77777777" w:rsidR="0063646B" w:rsidRPr="00F511A5" w:rsidRDefault="0063646B" w:rsidP="0063646B">
      <w:pPr>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14:paraId="652F2332" w14:textId="77777777" w:rsidR="0063646B" w:rsidRPr="00F511A5" w:rsidRDefault="0063646B" w:rsidP="0063646B">
      <w:pPr>
        <w:pStyle w:val="B10"/>
        <w:rPr>
          <w:lang w:eastAsia="zh-CN"/>
        </w:rPr>
      </w:pPr>
      <w:r w:rsidRPr="00F511A5">
        <w:rPr>
          <w:lang w:eastAsia="zh-CN"/>
        </w:rPr>
        <w:t>-  The UE uses GNSS as the synchronization reference source.</w:t>
      </w:r>
    </w:p>
    <w:p w14:paraId="5C6610A6" w14:textId="77777777" w:rsidR="0063646B" w:rsidRPr="00F511A5" w:rsidRDefault="0063646B" w:rsidP="0063646B">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clause 4.8.3.3.3) except for those listed in Table 12.1.</w:t>
      </w:r>
      <w:r w:rsidRPr="00F511A5">
        <w:rPr>
          <w:lang w:eastAsia="zh-CN"/>
        </w:rPr>
        <w:t>5</w:t>
      </w:r>
      <w:r w:rsidRPr="00F511A5">
        <w:t>.1.3.1-1.</w:t>
      </w:r>
    </w:p>
    <w:p w14:paraId="5299A830" w14:textId="77777777" w:rsidR="0063646B" w:rsidRPr="00F511A5" w:rsidRDefault="0063646B" w:rsidP="0063646B">
      <w:pPr>
        <w:pStyle w:val="TH"/>
      </w:pPr>
      <w:r w:rsidRPr="00F511A5">
        <w:t>Table 12.1.</w:t>
      </w:r>
      <w:r w:rsidRPr="00F511A5">
        <w:rPr>
          <w:lang w:eastAsia="zh-CN"/>
        </w:rPr>
        <w:t>5</w:t>
      </w:r>
      <w:r w:rsidRPr="00F511A5">
        <w:t>.1.3.1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3646B" w:rsidRPr="00F511A5" w14:paraId="25D5A686" w14:textId="77777777" w:rsidTr="00191392">
        <w:trPr>
          <w:jc w:val="center"/>
        </w:trPr>
        <w:tc>
          <w:tcPr>
            <w:tcW w:w="1818" w:type="dxa"/>
            <w:tcBorders>
              <w:top w:val="single" w:sz="4" w:space="0" w:color="auto"/>
              <w:left w:val="single" w:sz="4" w:space="0" w:color="auto"/>
              <w:bottom w:val="single" w:sz="4" w:space="0" w:color="auto"/>
              <w:right w:val="single" w:sz="4" w:space="0" w:color="auto"/>
            </w:tcBorders>
            <w:hideMark/>
          </w:tcPr>
          <w:p w14:paraId="6BD62B40" w14:textId="77777777" w:rsidR="0063646B" w:rsidRPr="00F511A5" w:rsidRDefault="0063646B" w:rsidP="00191392">
            <w:pPr>
              <w:pStyle w:val="TAH"/>
              <w:rPr>
                <w:lang w:eastAsia="zh-CN"/>
              </w:rPr>
            </w:pPr>
            <w:r w:rsidRPr="00F511A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2463315" w14:textId="77777777" w:rsidR="0063646B" w:rsidRPr="00F511A5" w:rsidRDefault="0063646B" w:rsidP="00191392">
            <w:pPr>
              <w:pStyle w:val="TAH"/>
              <w:rPr>
                <w:lang w:eastAsia="zh-CN"/>
              </w:rPr>
            </w:pPr>
            <w:r w:rsidRPr="00F511A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A2277C9" w14:textId="77777777" w:rsidR="0063646B" w:rsidRPr="00F511A5" w:rsidRDefault="0063646B" w:rsidP="00191392">
            <w:pPr>
              <w:pStyle w:val="TAH"/>
              <w:rPr>
                <w:lang w:eastAsia="zh-CN"/>
              </w:rPr>
            </w:pPr>
            <w:r w:rsidRPr="00F511A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075A149E" w14:textId="77777777" w:rsidR="0063646B" w:rsidRPr="00F511A5" w:rsidRDefault="0063646B" w:rsidP="00191392">
            <w:pPr>
              <w:pStyle w:val="TAH"/>
              <w:rPr>
                <w:lang w:eastAsia="zh-CN"/>
              </w:rPr>
            </w:pPr>
            <w:r w:rsidRPr="00F511A5">
              <w:rPr>
                <w:lang w:eastAsia="zh-CN"/>
              </w:rPr>
              <w:t>Access Technology Identifier</w:t>
            </w:r>
          </w:p>
        </w:tc>
      </w:tr>
      <w:tr w:rsidR="0063646B" w:rsidRPr="00F511A5" w14:paraId="7243D852"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0623434" w14:textId="77777777" w:rsidR="0063646B" w:rsidRPr="00F511A5" w:rsidRDefault="0063646B" w:rsidP="00191392">
            <w:pPr>
              <w:pStyle w:val="TAL"/>
              <w:rPr>
                <w:lang w:eastAsia="zh-CN"/>
              </w:rPr>
            </w:pPr>
            <w:r w:rsidRPr="00F511A5">
              <w:rPr>
                <w:lang w:eastAsia="zh-CN"/>
              </w:rPr>
              <w:t>EF</w:t>
            </w:r>
            <w:r w:rsidRPr="00F511A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22797A58" w14:textId="77777777" w:rsidR="0063646B" w:rsidRPr="00F511A5"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575870" w14:textId="77777777" w:rsidR="0063646B" w:rsidRPr="00F511A5" w:rsidRDefault="0063646B" w:rsidP="00191392">
            <w:pPr>
              <w:pStyle w:val="TAL"/>
              <w:rPr>
                <w:lang w:eastAsia="zh-CN"/>
              </w:rPr>
            </w:pPr>
            <w:r w:rsidRPr="00F511A5">
              <w:rPr>
                <w:lang w:eastAsia="zh-CN"/>
              </w:rPr>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16E88BB2" w14:textId="77777777" w:rsidR="0063646B" w:rsidRPr="00F511A5" w:rsidRDefault="0063646B" w:rsidP="00191392">
            <w:pPr>
              <w:rPr>
                <w:lang w:eastAsia="zh-CN"/>
              </w:rPr>
            </w:pPr>
          </w:p>
        </w:tc>
      </w:tr>
      <w:tr w:rsidR="0063646B" w:rsidRPr="00F511A5" w14:paraId="137A810D"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FCEA585" w14:textId="77777777" w:rsidR="0063646B" w:rsidRPr="00F511A5" w:rsidRDefault="0063646B" w:rsidP="00191392">
            <w:pPr>
              <w:pStyle w:val="TAL"/>
              <w:rPr>
                <w:lang w:eastAsia="zh-CN"/>
              </w:rPr>
            </w:pPr>
            <w:r w:rsidRPr="00F511A5">
              <w:rPr>
                <w:lang w:eastAsia="zh-CN"/>
              </w:rPr>
              <w:t>EF</w:t>
            </w:r>
            <w:r w:rsidRPr="00F511A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25B0B02A" w14:textId="77777777" w:rsidR="0063646B" w:rsidRPr="00F511A5"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66314BA" w14:textId="77777777" w:rsidR="0063646B" w:rsidRPr="00F511A5" w:rsidRDefault="0063646B" w:rsidP="00191392">
            <w:pPr>
              <w:pStyle w:val="TAL"/>
              <w:rPr>
                <w:lang w:eastAsia="zh-CN"/>
              </w:rPr>
            </w:pPr>
            <w:r w:rsidRPr="00F511A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221ED267" w14:textId="77777777" w:rsidR="0063646B" w:rsidRPr="00F511A5" w:rsidRDefault="0063646B" w:rsidP="00191392">
            <w:pPr>
              <w:rPr>
                <w:lang w:eastAsia="zh-CN"/>
              </w:rPr>
            </w:pPr>
          </w:p>
        </w:tc>
      </w:tr>
      <w:tr w:rsidR="0063646B" w:rsidRPr="00F511A5" w14:paraId="6F08A428"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B59C13" w14:textId="77777777" w:rsidR="0063646B" w:rsidRPr="00F511A5" w:rsidRDefault="0063646B" w:rsidP="00191392">
            <w:pPr>
              <w:pStyle w:val="TAL"/>
              <w:rPr>
                <w:lang w:eastAsia="zh-CN"/>
              </w:rPr>
            </w:pPr>
            <w:r w:rsidRPr="00F511A5">
              <w:rPr>
                <w:lang w:eastAsia="zh-CN"/>
              </w:rPr>
              <w:t>EF</w:t>
            </w:r>
            <w:r w:rsidRPr="00F511A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1B316244" w14:textId="77777777" w:rsidR="0063646B" w:rsidRPr="00F511A5"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0938A9E" w14:textId="77777777" w:rsidR="0063646B" w:rsidRPr="00F511A5" w:rsidRDefault="0063646B" w:rsidP="00191392">
            <w:pPr>
              <w:pStyle w:val="TAL"/>
              <w:rPr>
                <w:lang w:eastAsia="zh-CN"/>
              </w:rPr>
            </w:pPr>
            <w:r w:rsidRPr="00F511A5">
              <w:rPr>
                <w:lang w:eastAsia="zh-CN"/>
              </w:rPr>
              <w:t>As per TS 38.508-1[4] clause 4.8.3.3.3</w:t>
            </w:r>
          </w:p>
          <w:p w14:paraId="4739A6EA" w14:textId="77777777" w:rsidR="0063646B" w:rsidRPr="00F511A5" w:rsidRDefault="0063646B" w:rsidP="00191392">
            <w:pPr>
              <w:pStyle w:val="TAL"/>
              <w:rPr>
                <w:lang w:eastAsia="zh-CN"/>
              </w:rPr>
            </w:pPr>
            <w:r w:rsidRPr="00F511A5">
              <w:rPr>
                <w:lang w:eastAsia="zh-CN"/>
              </w:rPr>
              <w:t>SL-</w:t>
            </w:r>
            <w:proofErr w:type="spellStart"/>
            <w:proofErr w:type="gramStart"/>
            <w:r w:rsidRPr="00F511A5">
              <w:rPr>
                <w:lang w:eastAsia="zh-CN"/>
              </w:rPr>
              <w:t>PreconfigurationNR</w:t>
            </w:r>
            <w:proofErr w:type="spellEnd"/>
            <w:r w:rsidRPr="00F511A5">
              <w:rPr>
                <w:lang w:eastAsia="zh-CN"/>
              </w:rPr>
              <w:t xml:space="preserve">  included</w:t>
            </w:r>
            <w:proofErr w:type="gramEnd"/>
            <w:r w:rsidRPr="00F511A5">
              <w:rPr>
                <w:lang w:eastAsia="zh-CN"/>
              </w:rPr>
              <w:t xml:space="preserve"> in V2X data policy over PC5 is defined in Table 12.1.5.1.3.3-1</w:t>
            </w:r>
          </w:p>
        </w:tc>
        <w:tc>
          <w:tcPr>
            <w:tcW w:w="3075" w:type="dxa"/>
            <w:tcBorders>
              <w:top w:val="single" w:sz="4" w:space="0" w:color="auto"/>
              <w:left w:val="single" w:sz="4" w:space="0" w:color="auto"/>
              <w:bottom w:val="single" w:sz="4" w:space="0" w:color="auto"/>
              <w:right w:val="single" w:sz="4" w:space="0" w:color="auto"/>
            </w:tcBorders>
          </w:tcPr>
          <w:p w14:paraId="09C53ED8" w14:textId="77777777" w:rsidR="0063646B" w:rsidRPr="00F511A5" w:rsidRDefault="0063646B" w:rsidP="00191392">
            <w:pPr>
              <w:rPr>
                <w:lang w:eastAsia="zh-CN"/>
              </w:rPr>
            </w:pPr>
          </w:p>
        </w:tc>
      </w:tr>
    </w:tbl>
    <w:p w14:paraId="398E7B82" w14:textId="77777777" w:rsidR="0063646B" w:rsidRPr="00F511A5" w:rsidRDefault="0063646B" w:rsidP="0063646B">
      <w:pPr>
        <w:rPr>
          <w:lang w:eastAsia="zh-CN"/>
        </w:rPr>
      </w:pPr>
    </w:p>
    <w:p w14:paraId="2A24F023" w14:textId="77777777" w:rsidR="0063646B" w:rsidRPr="00F511A5" w:rsidRDefault="0063646B" w:rsidP="0063646B">
      <w:pPr>
        <w:pStyle w:val="H6"/>
      </w:pPr>
      <w:r w:rsidRPr="00F511A5">
        <w:t>Preamble:</w:t>
      </w:r>
    </w:p>
    <w:p w14:paraId="661D343F" w14:textId="77777777" w:rsidR="0063646B" w:rsidRPr="00F511A5" w:rsidRDefault="0063646B" w:rsidP="0063646B">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Cast Type (Unicast), GNSS Sync (On)</w:t>
      </w:r>
      <w:r w:rsidRPr="00F511A5">
        <w:rPr>
          <w:lang w:eastAsia="zh-CN"/>
        </w:rPr>
        <w:t xml:space="preserve"> using UE initiated unicast mode NR </w:t>
      </w:r>
      <w:proofErr w:type="spellStart"/>
      <w:r w:rsidRPr="00F511A5">
        <w:rPr>
          <w:lang w:eastAsia="zh-CN"/>
        </w:rPr>
        <w:t>sidelink</w:t>
      </w:r>
      <w:proofErr w:type="spellEnd"/>
      <w:r w:rsidRPr="00F511A5">
        <w:rPr>
          <w:lang w:eastAsia="zh-CN"/>
        </w:rPr>
        <w:t xml:space="preserve"> communication procedure in subclause 4.9.22</w:t>
      </w:r>
      <w:r w:rsidRPr="00F511A5">
        <w:t>.</w:t>
      </w:r>
    </w:p>
    <w:p w14:paraId="096A444F" w14:textId="77777777" w:rsidR="0063646B" w:rsidRPr="00F511A5" w:rsidRDefault="0063646B" w:rsidP="0063646B">
      <w:pPr>
        <w:pStyle w:val="H6"/>
        <w:rPr>
          <w:lang w:eastAsia="zh-CN"/>
        </w:rPr>
      </w:pPr>
      <w:r w:rsidRPr="00F511A5">
        <w:rPr>
          <w:lang w:eastAsia="zh-CN"/>
        </w:rPr>
        <w:lastRenderedPageBreak/>
        <w:t>12.1.5.1.3.2</w:t>
      </w:r>
      <w:r w:rsidRPr="00F511A5">
        <w:tab/>
        <w:t>Test procedure sequence</w:t>
      </w:r>
    </w:p>
    <w:p w14:paraId="4CCB41FF" w14:textId="77777777" w:rsidR="0063646B" w:rsidRPr="00F511A5" w:rsidRDefault="0063646B" w:rsidP="0063646B">
      <w:pPr>
        <w:pStyle w:val="TH"/>
      </w:pPr>
      <w:r w:rsidRPr="00F511A5">
        <w:t xml:space="preserve">Table </w:t>
      </w:r>
      <w:r w:rsidRPr="00F511A5">
        <w:rPr>
          <w:lang w:eastAsia="zh-CN"/>
        </w:rPr>
        <w:t>12.1.5.1.3.</w:t>
      </w:r>
      <w:r w:rsidRPr="00F511A5">
        <w:t>2-1: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63646B" w:rsidRPr="00F511A5" w14:paraId="6AFA5C8E" w14:textId="77777777" w:rsidTr="005D5A2A">
        <w:tc>
          <w:tcPr>
            <w:tcW w:w="533" w:type="dxa"/>
            <w:tcBorders>
              <w:top w:val="single" w:sz="4" w:space="0" w:color="auto"/>
              <w:left w:val="single" w:sz="4" w:space="0" w:color="auto"/>
              <w:bottom w:val="nil"/>
              <w:right w:val="single" w:sz="4" w:space="0" w:color="auto"/>
            </w:tcBorders>
            <w:hideMark/>
          </w:tcPr>
          <w:p w14:paraId="2CAFAF6D" w14:textId="77777777" w:rsidR="0063646B" w:rsidRPr="00F511A5" w:rsidRDefault="0063646B" w:rsidP="00191392">
            <w:pPr>
              <w:pStyle w:val="TAH"/>
              <w:rPr>
                <w:lang w:eastAsia="zh-CN"/>
              </w:rPr>
            </w:pPr>
            <w:r w:rsidRPr="00F511A5">
              <w:rPr>
                <w:lang w:eastAsia="zh-CN"/>
              </w:rPr>
              <w:t>St</w:t>
            </w:r>
          </w:p>
        </w:tc>
        <w:tc>
          <w:tcPr>
            <w:tcW w:w="3966" w:type="dxa"/>
            <w:tcBorders>
              <w:top w:val="single" w:sz="4" w:space="0" w:color="auto"/>
              <w:left w:val="single" w:sz="4" w:space="0" w:color="auto"/>
              <w:bottom w:val="nil"/>
              <w:right w:val="single" w:sz="4" w:space="0" w:color="auto"/>
            </w:tcBorders>
            <w:hideMark/>
          </w:tcPr>
          <w:p w14:paraId="6AE9AFA1" w14:textId="77777777" w:rsidR="0063646B" w:rsidRPr="00F511A5" w:rsidRDefault="0063646B" w:rsidP="00191392">
            <w:pPr>
              <w:pStyle w:val="TAH"/>
              <w:rPr>
                <w:lang w:eastAsia="zh-CN"/>
              </w:rPr>
            </w:pPr>
            <w:r w:rsidRPr="00F511A5">
              <w:rPr>
                <w:lang w:eastAsia="zh-CN"/>
              </w:rPr>
              <w:t>Procedure</w:t>
            </w:r>
          </w:p>
        </w:tc>
        <w:tc>
          <w:tcPr>
            <w:tcW w:w="3684" w:type="dxa"/>
            <w:gridSpan w:val="2"/>
            <w:tcBorders>
              <w:top w:val="single" w:sz="4" w:space="0" w:color="auto"/>
              <w:left w:val="single" w:sz="4" w:space="0" w:color="auto"/>
              <w:bottom w:val="nil"/>
              <w:right w:val="single" w:sz="4" w:space="0" w:color="auto"/>
            </w:tcBorders>
            <w:hideMark/>
          </w:tcPr>
          <w:p w14:paraId="220394D3" w14:textId="77777777" w:rsidR="0063646B" w:rsidRPr="00F511A5" w:rsidRDefault="0063646B" w:rsidP="00191392">
            <w:pPr>
              <w:pStyle w:val="TAH"/>
              <w:rPr>
                <w:lang w:eastAsia="zh-CN"/>
              </w:rPr>
            </w:pPr>
            <w:r w:rsidRPr="00F511A5">
              <w:rPr>
                <w:lang w:eastAsia="zh-CN"/>
              </w:rPr>
              <w:t>Message Sequence</w:t>
            </w:r>
          </w:p>
        </w:tc>
        <w:tc>
          <w:tcPr>
            <w:tcW w:w="567" w:type="dxa"/>
            <w:tcBorders>
              <w:top w:val="single" w:sz="4" w:space="0" w:color="auto"/>
              <w:left w:val="single" w:sz="4" w:space="0" w:color="auto"/>
              <w:bottom w:val="nil"/>
              <w:right w:val="single" w:sz="4" w:space="0" w:color="auto"/>
            </w:tcBorders>
            <w:hideMark/>
          </w:tcPr>
          <w:p w14:paraId="7E711454" w14:textId="77777777" w:rsidR="0063646B" w:rsidRPr="00F511A5" w:rsidRDefault="0063646B" w:rsidP="00191392">
            <w:pPr>
              <w:pStyle w:val="TAH"/>
              <w:rPr>
                <w:lang w:eastAsia="zh-CN"/>
              </w:rPr>
            </w:pPr>
            <w:r w:rsidRPr="00F511A5">
              <w:rPr>
                <w:lang w:eastAsia="zh-CN"/>
              </w:rPr>
              <w:t>TP</w:t>
            </w:r>
          </w:p>
        </w:tc>
        <w:tc>
          <w:tcPr>
            <w:tcW w:w="850" w:type="dxa"/>
            <w:tcBorders>
              <w:top w:val="single" w:sz="4" w:space="0" w:color="auto"/>
              <w:left w:val="single" w:sz="4" w:space="0" w:color="auto"/>
              <w:bottom w:val="nil"/>
              <w:right w:val="single" w:sz="4" w:space="0" w:color="auto"/>
            </w:tcBorders>
            <w:hideMark/>
          </w:tcPr>
          <w:p w14:paraId="5325C4C3" w14:textId="77777777" w:rsidR="0063646B" w:rsidRPr="00F511A5" w:rsidRDefault="0063646B" w:rsidP="00191392">
            <w:pPr>
              <w:pStyle w:val="TAH"/>
              <w:rPr>
                <w:lang w:eastAsia="zh-CN"/>
              </w:rPr>
            </w:pPr>
            <w:r w:rsidRPr="00F511A5">
              <w:rPr>
                <w:lang w:eastAsia="zh-CN"/>
              </w:rPr>
              <w:t>Verdict</w:t>
            </w:r>
          </w:p>
        </w:tc>
      </w:tr>
      <w:tr w:rsidR="0063646B" w:rsidRPr="00F511A5" w14:paraId="3FF56F0A" w14:textId="77777777" w:rsidTr="005D5A2A">
        <w:tc>
          <w:tcPr>
            <w:tcW w:w="533" w:type="dxa"/>
            <w:tcBorders>
              <w:top w:val="nil"/>
              <w:left w:val="single" w:sz="4" w:space="0" w:color="auto"/>
              <w:bottom w:val="single" w:sz="4" w:space="0" w:color="auto"/>
              <w:right w:val="single" w:sz="4" w:space="0" w:color="auto"/>
            </w:tcBorders>
          </w:tcPr>
          <w:p w14:paraId="21BDAD1F" w14:textId="77777777" w:rsidR="0063646B" w:rsidRPr="00F511A5" w:rsidRDefault="0063646B" w:rsidP="00191392">
            <w:pPr>
              <w:pStyle w:val="TAH"/>
              <w:rPr>
                <w:lang w:eastAsia="zh-CN"/>
              </w:rPr>
            </w:pPr>
          </w:p>
        </w:tc>
        <w:tc>
          <w:tcPr>
            <w:tcW w:w="3966" w:type="dxa"/>
            <w:tcBorders>
              <w:top w:val="nil"/>
              <w:left w:val="single" w:sz="4" w:space="0" w:color="auto"/>
              <w:bottom w:val="single" w:sz="4" w:space="0" w:color="auto"/>
              <w:right w:val="single" w:sz="4" w:space="0" w:color="auto"/>
            </w:tcBorders>
          </w:tcPr>
          <w:p w14:paraId="04A749B8" w14:textId="77777777" w:rsidR="0063646B" w:rsidRPr="00F511A5" w:rsidRDefault="0063646B" w:rsidP="00191392">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0C3C7F3" w14:textId="77777777" w:rsidR="0063646B" w:rsidRPr="00F511A5" w:rsidRDefault="0063646B" w:rsidP="00191392">
            <w:pPr>
              <w:pStyle w:val="TAH"/>
              <w:rPr>
                <w:lang w:eastAsia="zh-CN"/>
              </w:rPr>
            </w:pPr>
            <w:r w:rsidRPr="00F511A5">
              <w:rPr>
                <w:lang w:eastAsia="zh-CN"/>
              </w:rPr>
              <w:t>U - S</w:t>
            </w:r>
          </w:p>
        </w:tc>
        <w:tc>
          <w:tcPr>
            <w:tcW w:w="2975" w:type="dxa"/>
            <w:tcBorders>
              <w:top w:val="single" w:sz="4" w:space="0" w:color="auto"/>
              <w:left w:val="single" w:sz="4" w:space="0" w:color="auto"/>
              <w:bottom w:val="single" w:sz="4" w:space="0" w:color="auto"/>
              <w:right w:val="single" w:sz="4" w:space="0" w:color="auto"/>
            </w:tcBorders>
            <w:hideMark/>
          </w:tcPr>
          <w:p w14:paraId="11DA8049" w14:textId="77777777" w:rsidR="0063646B" w:rsidRPr="00F511A5" w:rsidRDefault="0063646B" w:rsidP="00191392">
            <w:pPr>
              <w:pStyle w:val="TAH"/>
              <w:rPr>
                <w:lang w:eastAsia="zh-CN"/>
              </w:rPr>
            </w:pPr>
            <w:r w:rsidRPr="00F511A5">
              <w:rPr>
                <w:lang w:eastAsia="zh-CN"/>
              </w:rPr>
              <w:t>Message</w:t>
            </w:r>
          </w:p>
        </w:tc>
        <w:tc>
          <w:tcPr>
            <w:tcW w:w="567" w:type="dxa"/>
            <w:tcBorders>
              <w:top w:val="nil"/>
              <w:left w:val="single" w:sz="4" w:space="0" w:color="auto"/>
              <w:bottom w:val="single" w:sz="4" w:space="0" w:color="auto"/>
              <w:right w:val="single" w:sz="4" w:space="0" w:color="auto"/>
            </w:tcBorders>
          </w:tcPr>
          <w:p w14:paraId="06781D2E" w14:textId="77777777" w:rsidR="0063646B" w:rsidRPr="00F511A5" w:rsidRDefault="0063646B" w:rsidP="00191392">
            <w:pPr>
              <w:pStyle w:val="TAH"/>
              <w:rPr>
                <w:lang w:eastAsia="zh-CN"/>
              </w:rPr>
            </w:pPr>
          </w:p>
        </w:tc>
        <w:tc>
          <w:tcPr>
            <w:tcW w:w="850" w:type="dxa"/>
            <w:tcBorders>
              <w:top w:val="nil"/>
              <w:left w:val="single" w:sz="4" w:space="0" w:color="auto"/>
              <w:bottom w:val="single" w:sz="4" w:space="0" w:color="auto"/>
              <w:right w:val="single" w:sz="4" w:space="0" w:color="auto"/>
            </w:tcBorders>
          </w:tcPr>
          <w:p w14:paraId="49042B14" w14:textId="77777777" w:rsidR="0063646B" w:rsidRPr="00F511A5" w:rsidRDefault="0063646B" w:rsidP="00191392">
            <w:pPr>
              <w:pStyle w:val="TAH"/>
              <w:rPr>
                <w:lang w:eastAsia="zh-CN"/>
              </w:rPr>
            </w:pPr>
          </w:p>
        </w:tc>
      </w:tr>
      <w:tr w:rsidR="0063646B" w:rsidRPr="00F511A5" w14:paraId="473C77DE"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45B1A521" w14:textId="77777777" w:rsidR="0063646B" w:rsidRPr="00F511A5" w:rsidRDefault="0063646B" w:rsidP="00191392">
            <w:pPr>
              <w:pStyle w:val="TAC"/>
              <w:rPr>
                <w:lang w:eastAsia="zh-CN"/>
              </w:rPr>
            </w:pPr>
            <w:r w:rsidRPr="00F511A5">
              <w:rPr>
                <w:lang w:eastAsia="zh-CN"/>
              </w:rPr>
              <w:t>1</w:t>
            </w:r>
          </w:p>
        </w:tc>
        <w:tc>
          <w:tcPr>
            <w:tcW w:w="3966" w:type="dxa"/>
            <w:tcBorders>
              <w:top w:val="single" w:sz="4" w:space="0" w:color="auto"/>
              <w:left w:val="single" w:sz="6" w:space="0" w:color="auto"/>
              <w:bottom w:val="single" w:sz="6" w:space="0" w:color="auto"/>
              <w:right w:val="single" w:sz="6" w:space="0" w:color="auto"/>
            </w:tcBorders>
            <w:hideMark/>
          </w:tcPr>
          <w:p w14:paraId="4B18BC4D" w14:textId="77777777" w:rsidR="0063646B" w:rsidRPr="00F511A5" w:rsidRDefault="0063646B" w:rsidP="00191392">
            <w:pPr>
              <w:pStyle w:val="TAL"/>
              <w:rPr>
                <w:lang w:eastAsia="zh-CN"/>
              </w:rPr>
            </w:pPr>
            <w:r w:rsidRPr="00F511A5">
              <w:rPr>
                <w:lang w:eastAsia="zh-CN"/>
              </w:rPr>
              <w:t>UE is configured by upper layer to configure SL CSI-RS resource to NR-SS-UE1.</w:t>
            </w:r>
          </w:p>
          <w:p w14:paraId="0EFCC399" w14:textId="77777777" w:rsidR="0063646B" w:rsidRPr="00F511A5" w:rsidRDefault="0063646B" w:rsidP="00191392">
            <w:pPr>
              <w:pStyle w:val="TAL"/>
              <w:rPr>
                <w:lang w:eastAsia="zh-CN"/>
              </w:rPr>
            </w:pPr>
            <w:r w:rsidRPr="00F511A5">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1E86E18" w14:textId="77777777" w:rsidR="0063646B" w:rsidRPr="00F511A5" w:rsidRDefault="0063646B" w:rsidP="00191392">
            <w:pPr>
              <w:pStyle w:val="TAL"/>
              <w:rPr>
                <w:lang w:eastAsia="zh-CN"/>
              </w:rPr>
            </w:pPr>
            <w:r w:rsidRPr="00F511A5">
              <w:rPr>
                <w:lang w:eastAsia="zh-CN"/>
              </w:rPr>
              <w:t>-</w:t>
            </w:r>
          </w:p>
        </w:tc>
        <w:tc>
          <w:tcPr>
            <w:tcW w:w="2975" w:type="dxa"/>
            <w:tcBorders>
              <w:top w:val="single" w:sz="4" w:space="0" w:color="auto"/>
              <w:left w:val="single" w:sz="6" w:space="0" w:color="auto"/>
              <w:bottom w:val="single" w:sz="6" w:space="0" w:color="auto"/>
              <w:right w:val="single" w:sz="6" w:space="0" w:color="auto"/>
            </w:tcBorders>
          </w:tcPr>
          <w:p w14:paraId="1CD45A53" w14:textId="77777777" w:rsidR="0063646B" w:rsidRPr="00F511A5" w:rsidRDefault="0063646B" w:rsidP="0019139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1999E032" w14:textId="77777777" w:rsidR="0063646B" w:rsidRPr="00F511A5" w:rsidRDefault="0063646B"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F3AA0ED" w14:textId="77777777" w:rsidR="0063646B" w:rsidRPr="00F511A5" w:rsidRDefault="0063646B" w:rsidP="00191392">
            <w:pPr>
              <w:pStyle w:val="TAL"/>
              <w:rPr>
                <w:lang w:eastAsia="zh-CN"/>
              </w:rPr>
            </w:pPr>
            <w:r w:rsidRPr="00F511A5">
              <w:rPr>
                <w:lang w:eastAsia="zh-CN"/>
              </w:rPr>
              <w:t>-</w:t>
            </w:r>
          </w:p>
        </w:tc>
      </w:tr>
      <w:tr w:rsidR="0063646B" w:rsidRPr="00F511A5" w14:paraId="615AAF1A"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75CF5C55" w14:textId="77777777" w:rsidR="0063646B" w:rsidRPr="00F511A5" w:rsidRDefault="0063646B" w:rsidP="00191392">
            <w:pPr>
              <w:pStyle w:val="TAC"/>
              <w:rPr>
                <w:lang w:eastAsia="zh-CN"/>
              </w:rPr>
            </w:pPr>
            <w:r w:rsidRPr="00F511A5">
              <w:rPr>
                <w:lang w:eastAsia="zh-CN"/>
              </w:rPr>
              <w:t>2</w:t>
            </w:r>
          </w:p>
        </w:tc>
        <w:tc>
          <w:tcPr>
            <w:tcW w:w="3966" w:type="dxa"/>
            <w:tcBorders>
              <w:top w:val="single" w:sz="4" w:space="0" w:color="auto"/>
              <w:left w:val="single" w:sz="6" w:space="0" w:color="auto"/>
              <w:bottom w:val="single" w:sz="6" w:space="0" w:color="auto"/>
              <w:right w:val="single" w:sz="6" w:space="0" w:color="auto"/>
            </w:tcBorders>
            <w:hideMark/>
          </w:tcPr>
          <w:p w14:paraId="2F161D2B" w14:textId="77777777" w:rsidR="0063646B" w:rsidRPr="00F511A5" w:rsidRDefault="0063646B" w:rsidP="00191392">
            <w:pPr>
              <w:pStyle w:val="TAL"/>
              <w:rPr>
                <w:lang w:eastAsia="zh-CN"/>
              </w:rPr>
            </w:pPr>
            <w:r w:rsidRPr="00F511A5">
              <w:rPr>
                <w:lang w:eastAsia="zh-CN"/>
              </w:rPr>
              <w:t xml:space="preserve">Check: Does UE send a </w:t>
            </w:r>
            <w:proofErr w:type="spellStart"/>
            <w:r w:rsidRPr="00F511A5">
              <w:rPr>
                <w:i/>
                <w:lang w:eastAsia="zh-CN"/>
              </w:rPr>
              <w:t>RRCReconfigurationSidelink</w:t>
            </w:r>
            <w:proofErr w:type="spellEnd"/>
            <w:r w:rsidRPr="00F511A5">
              <w:rPr>
                <w:lang w:eastAsia="zh-CN"/>
              </w:rPr>
              <w:t xml:space="preserve"> message including </w:t>
            </w:r>
            <w:proofErr w:type="spellStart"/>
            <w:r w:rsidRPr="00F511A5">
              <w:rPr>
                <w:lang w:eastAsia="zh-CN"/>
              </w:rPr>
              <w:t>sl</w:t>
            </w:r>
            <w:proofErr w:type="spellEnd"/>
            <w:r w:rsidRPr="00F511A5">
              <w:rPr>
                <w:lang w:eastAsia="zh-CN"/>
              </w:rPr>
              <w:t>-CSI-RS-Config?</w:t>
            </w:r>
          </w:p>
        </w:tc>
        <w:tc>
          <w:tcPr>
            <w:tcW w:w="709" w:type="dxa"/>
            <w:tcBorders>
              <w:top w:val="single" w:sz="4" w:space="0" w:color="auto"/>
              <w:left w:val="single" w:sz="6" w:space="0" w:color="auto"/>
              <w:bottom w:val="single" w:sz="6" w:space="0" w:color="auto"/>
              <w:right w:val="single" w:sz="6" w:space="0" w:color="auto"/>
            </w:tcBorders>
            <w:hideMark/>
          </w:tcPr>
          <w:p w14:paraId="7E69D0DC" w14:textId="77777777" w:rsidR="0063646B" w:rsidRPr="00F511A5" w:rsidRDefault="0063646B" w:rsidP="00191392">
            <w:pPr>
              <w:pStyle w:val="TAL"/>
              <w:rPr>
                <w:lang w:eastAsia="zh-CN"/>
              </w:rPr>
            </w:pPr>
            <w:r w:rsidRPr="00F511A5">
              <w:rPr>
                <w:rFonts w:eastAsia="等线"/>
                <w:lang w:eastAsia="zh-CN"/>
              </w:rPr>
              <w:t>--&gt;</w:t>
            </w:r>
          </w:p>
        </w:tc>
        <w:tc>
          <w:tcPr>
            <w:tcW w:w="2975" w:type="dxa"/>
            <w:tcBorders>
              <w:top w:val="single" w:sz="4" w:space="0" w:color="auto"/>
              <w:left w:val="single" w:sz="6" w:space="0" w:color="auto"/>
              <w:bottom w:val="single" w:sz="6" w:space="0" w:color="auto"/>
              <w:right w:val="single" w:sz="6" w:space="0" w:color="auto"/>
            </w:tcBorders>
            <w:hideMark/>
          </w:tcPr>
          <w:p w14:paraId="3C7E8ABF" w14:textId="77777777" w:rsidR="0063646B" w:rsidRPr="00F511A5" w:rsidRDefault="0063646B" w:rsidP="00191392">
            <w:pPr>
              <w:pStyle w:val="TAL"/>
              <w:rPr>
                <w:lang w:eastAsia="zh-CN"/>
              </w:rPr>
            </w:pPr>
            <w:r w:rsidRPr="00F511A5">
              <w:rPr>
                <w:iCs/>
                <w:lang w:eastAsia="zh-CN"/>
              </w:rPr>
              <w:t xml:space="preserve">PC5 RRC: </w:t>
            </w:r>
            <w:proofErr w:type="spellStart"/>
            <w:r w:rsidRPr="00F511A5">
              <w:rPr>
                <w:lang w:eastAsia="zh-CN"/>
              </w:rPr>
              <w:t>RRCReconfigurationSidelink</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D9DA0EB" w14:textId="77777777" w:rsidR="0063646B" w:rsidRPr="00F511A5" w:rsidRDefault="0063646B" w:rsidP="00191392">
            <w:pPr>
              <w:pStyle w:val="TAL"/>
              <w:rPr>
                <w:lang w:eastAsia="zh-CN"/>
              </w:rPr>
            </w:pPr>
            <w:r w:rsidRPr="00F511A5">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033347EB" w14:textId="77777777" w:rsidR="0063646B" w:rsidRPr="00F511A5" w:rsidRDefault="0063646B" w:rsidP="00191392">
            <w:pPr>
              <w:pStyle w:val="TAL"/>
              <w:rPr>
                <w:lang w:eastAsia="zh-CN"/>
              </w:rPr>
            </w:pPr>
            <w:r w:rsidRPr="00F511A5">
              <w:rPr>
                <w:lang w:eastAsia="zh-CN"/>
              </w:rPr>
              <w:t>P</w:t>
            </w:r>
          </w:p>
        </w:tc>
      </w:tr>
      <w:tr w:rsidR="005D5A2A" w:rsidRPr="00F511A5" w14:paraId="7E602F24"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6EFC6325" w14:textId="77777777" w:rsidR="005D5A2A" w:rsidRPr="00F511A5" w:rsidRDefault="005D5A2A" w:rsidP="005D5A2A">
            <w:pPr>
              <w:pStyle w:val="TAC"/>
              <w:rPr>
                <w:lang w:eastAsia="zh-CN"/>
              </w:rPr>
            </w:pPr>
            <w:r w:rsidRPr="00F511A5">
              <w:rPr>
                <w:lang w:eastAsia="zh-CN"/>
              </w:rPr>
              <w:t>3</w:t>
            </w:r>
          </w:p>
        </w:tc>
        <w:tc>
          <w:tcPr>
            <w:tcW w:w="3966" w:type="dxa"/>
            <w:tcBorders>
              <w:top w:val="single" w:sz="4" w:space="0" w:color="auto"/>
              <w:left w:val="single" w:sz="6" w:space="0" w:color="auto"/>
              <w:bottom w:val="single" w:sz="6" w:space="0" w:color="auto"/>
              <w:right w:val="single" w:sz="6" w:space="0" w:color="auto"/>
            </w:tcBorders>
            <w:hideMark/>
          </w:tcPr>
          <w:p w14:paraId="63746618" w14:textId="77777777" w:rsidR="005D5A2A" w:rsidRPr="00F511A5" w:rsidRDefault="005D5A2A" w:rsidP="005D5A2A">
            <w:pPr>
              <w:pStyle w:val="TAL"/>
              <w:rPr>
                <w:lang w:eastAsia="zh-CN"/>
              </w:rPr>
            </w:pPr>
            <w:del w:id="4" w:author="Huawei" w:date="2023-02-14T18:00:00Z">
              <w:r w:rsidRPr="00F511A5" w:rsidDel="005D5A2A">
                <w:rPr>
                  <w:lang w:eastAsia="zh-CN"/>
                </w:rPr>
                <w:delText>Check: Does UE start transmitting SL CSI-RS?</w:delText>
              </w:r>
            </w:del>
            <w:ins w:id="5" w:author="Huawei" w:date="2023-02-14T18:00:00Z">
              <w:r>
                <w:rPr>
                  <w:lang w:eastAsia="zh-CN"/>
                </w:rPr>
                <w:t>Void</w:t>
              </w:r>
            </w:ins>
          </w:p>
        </w:tc>
        <w:tc>
          <w:tcPr>
            <w:tcW w:w="709" w:type="dxa"/>
            <w:tcBorders>
              <w:top w:val="single" w:sz="4" w:space="0" w:color="auto"/>
              <w:left w:val="single" w:sz="6" w:space="0" w:color="auto"/>
              <w:bottom w:val="single" w:sz="6" w:space="0" w:color="auto"/>
              <w:right w:val="single" w:sz="6" w:space="0" w:color="auto"/>
            </w:tcBorders>
            <w:hideMark/>
          </w:tcPr>
          <w:p w14:paraId="037D970A" w14:textId="77777777" w:rsidR="005D5A2A" w:rsidRPr="00F511A5" w:rsidRDefault="005D5A2A" w:rsidP="005D5A2A">
            <w:pPr>
              <w:pStyle w:val="TAL"/>
              <w:rPr>
                <w:rFonts w:eastAsia="等线"/>
                <w:lang w:eastAsia="zh-CN"/>
              </w:rPr>
            </w:pPr>
            <w:ins w:id="6" w:author="Huawei" w:date="2023-02-14T18:00:00Z">
              <w:r w:rsidRPr="00F511A5">
                <w:rPr>
                  <w:lang w:eastAsia="zh-CN"/>
                </w:rPr>
                <w:t>-</w:t>
              </w:r>
            </w:ins>
            <w:del w:id="7" w:author="Huawei" w:date="2023-02-14T18:00:00Z">
              <w:r w:rsidRPr="00F511A5" w:rsidDel="005D5A2A">
                <w:rPr>
                  <w:rFonts w:eastAsia="等线"/>
                  <w:lang w:eastAsia="zh-CN"/>
                </w:rPr>
                <w:delText>--&gt;</w:delText>
              </w:r>
            </w:del>
          </w:p>
        </w:tc>
        <w:tc>
          <w:tcPr>
            <w:tcW w:w="2975" w:type="dxa"/>
            <w:tcBorders>
              <w:top w:val="single" w:sz="4" w:space="0" w:color="auto"/>
              <w:left w:val="single" w:sz="6" w:space="0" w:color="auto"/>
              <w:bottom w:val="single" w:sz="6" w:space="0" w:color="auto"/>
              <w:right w:val="single" w:sz="6" w:space="0" w:color="auto"/>
            </w:tcBorders>
          </w:tcPr>
          <w:p w14:paraId="041818D4" w14:textId="77777777" w:rsidR="005D5A2A" w:rsidRPr="00F511A5" w:rsidRDefault="005D5A2A" w:rsidP="005D5A2A">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2B7D275A" w14:textId="77777777" w:rsidR="005D5A2A" w:rsidRPr="00F511A5" w:rsidRDefault="005D5A2A" w:rsidP="005D5A2A">
            <w:pPr>
              <w:pStyle w:val="TAL"/>
              <w:rPr>
                <w:lang w:eastAsia="zh-CN"/>
              </w:rPr>
            </w:pPr>
            <w:ins w:id="8" w:author="Huawei" w:date="2023-02-14T18:00:00Z">
              <w:r w:rsidRPr="00A44B47">
                <w:rPr>
                  <w:lang w:eastAsia="zh-CN"/>
                </w:rPr>
                <w:t>-</w:t>
              </w:r>
            </w:ins>
            <w:del w:id="9" w:author="Huawei" w:date="2023-02-14T18:00:00Z">
              <w:r w:rsidRPr="00F511A5" w:rsidDel="00F95D78">
                <w:rPr>
                  <w:lang w:eastAsia="zh-CN"/>
                </w:rPr>
                <w:delText>1</w:delText>
              </w:r>
            </w:del>
          </w:p>
        </w:tc>
        <w:tc>
          <w:tcPr>
            <w:tcW w:w="850" w:type="dxa"/>
            <w:tcBorders>
              <w:top w:val="single" w:sz="4" w:space="0" w:color="auto"/>
              <w:left w:val="single" w:sz="6" w:space="0" w:color="auto"/>
              <w:bottom w:val="single" w:sz="6" w:space="0" w:color="auto"/>
              <w:right w:val="single" w:sz="4" w:space="0" w:color="auto"/>
            </w:tcBorders>
            <w:hideMark/>
          </w:tcPr>
          <w:p w14:paraId="7B5B7338" w14:textId="77777777" w:rsidR="005D5A2A" w:rsidRPr="00F511A5" w:rsidRDefault="005D5A2A" w:rsidP="005D5A2A">
            <w:pPr>
              <w:pStyle w:val="TAL"/>
              <w:rPr>
                <w:lang w:eastAsia="zh-CN"/>
              </w:rPr>
            </w:pPr>
            <w:ins w:id="10" w:author="Huawei" w:date="2023-02-14T18:00:00Z">
              <w:r w:rsidRPr="00A44B47">
                <w:rPr>
                  <w:lang w:eastAsia="zh-CN"/>
                </w:rPr>
                <w:t>-</w:t>
              </w:r>
            </w:ins>
            <w:del w:id="11" w:author="Huawei" w:date="2023-02-14T18:00:00Z">
              <w:r w:rsidRPr="00F511A5" w:rsidDel="00F95D78">
                <w:rPr>
                  <w:lang w:eastAsia="zh-CN"/>
                </w:rPr>
                <w:delText>P</w:delText>
              </w:r>
            </w:del>
          </w:p>
        </w:tc>
      </w:tr>
      <w:tr w:rsidR="0063646B" w:rsidRPr="00F511A5" w14:paraId="628E6D8E"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4AFD6566" w14:textId="77777777" w:rsidR="0063646B" w:rsidRPr="00F511A5" w:rsidRDefault="0063646B" w:rsidP="00191392">
            <w:pPr>
              <w:pStyle w:val="TAC"/>
              <w:rPr>
                <w:lang w:eastAsia="zh-CN"/>
              </w:rPr>
            </w:pPr>
            <w:r w:rsidRPr="00F511A5">
              <w:rPr>
                <w:lang w:eastAsia="zh-CN"/>
              </w:rPr>
              <w:t>4</w:t>
            </w:r>
          </w:p>
        </w:tc>
        <w:tc>
          <w:tcPr>
            <w:tcW w:w="3966" w:type="dxa"/>
            <w:tcBorders>
              <w:top w:val="single" w:sz="4" w:space="0" w:color="auto"/>
              <w:left w:val="single" w:sz="6" w:space="0" w:color="auto"/>
              <w:bottom w:val="single" w:sz="6" w:space="0" w:color="auto"/>
              <w:right w:val="single" w:sz="6" w:space="0" w:color="auto"/>
            </w:tcBorders>
            <w:hideMark/>
          </w:tcPr>
          <w:p w14:paraId="7627D47D" w14:textId="77777777" w:rsidR="0063646B" w:rsidRPr="00F511A5" w:rsidRDefault="0063646B" w:rsidP="00191392">
            <w:pPr>
              <w:pStyle w:val="TAL"/>
              <w:rPr>
                <w:lang w:eastAsia="zh-CN"/>
              </w:rPr>
            </w:pPr>
            <w:r w:rsidRPr="00F511A5">
              <w:rPr>
                <w:lang w:eastAsia="zh-CN"/>
              </w:rPr>
              <w:t xml:space="preserve">NR-SS-UE1 sends a </w:t>
            </w:r>
            <w:proofErr w:type="spellStart"/>
            <w:r w:rsidRPr="00F511A5">
              <w:rPr>
                <w:lang w:eastAsia="zh-CN"/>
              </w:rPr>
              <w:t>RRCReconfigurationCompleteSidelink</w:t>
            </w:r>
            <w:proofErr w:type="spellEnd"/>
            <w:r w:rsidRPr="00F511A5">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tcPr>
          <w:p w14:paraId="710FC8D3" w14:textId="77777777" w:rsidR="0063646B" w:rsidRPr="00F511A5" w:rsidRDefault="0063646B" w:rsidP="00191392">
            <w:pPr>
              <w:pStyle w:val="TAL"/>
              <w:rPr>
                <w:lang w:eastAsia="zh-CN"/>
              </w:rPr>
            </w:pPr>
            <w:r w:rsidRPr="00F511A5">
              <w:rPr>
                <w:lang w:eastAsia="zh-CN"/>
              </w:rPr>
              <w:t>&lt;--</w:t>
            </w:r>
          </w:p>
        </w:tc>
        <w:tc>
          <w:tcPr>
            <w:tcW w:w="2975" w:type="dxa"/>
            <w:tcBorders>
              <w:top w:val="single" w:sz="4" w:space="0" w:color="auto"/>
              <w:left w:val="single" w:sz="6" w:space="0" w:color="auto"/>
              <w:bottom w:val="single" w:sz="6" w:space="0" w:color="auto"/>
              <w:right w:val="single" w:sz="6" w:space="0" w:color="auto"/>
            </w:tcBorders>
            <w:hideMark/>
          </w:tcPr>
          <w:p w14:paraId="05984BF4" w14:textId="77777777" w:rsidR="0063646B" w:rsidRPr="00F511A5" w:rsidRDefault="0063646B" w:rsidP="00191392">
            <w:pPr>
              <w:pStyle w:val="TAL"/>
              <w:rPr>
                <w:iCs/>
                <w:lang w:eastAsia="zh-CN"/>
              </w:rPr>
            </w:pPr>
            <w:r w:rsidRPr="00F511A5">
              <w:rPr>
                <w:iCs/>
                <w:lang w:eastAsia="zh-CN"/>
              </w:rPr>
              <w:t xml:space="preserve">PC5 RRC: </w:t>
            </w:r>
            <w:proofErr w:type="spellStart"/>
            <w:r w:rsidRPr="00F511A5">
              <w:rPr>
                <w:lang w:eastAsia="zh-CN"/>
              </w:rPr>
              <w:t>RRCReconfigurationCompleteSidelink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3EA68883" w14:textId="77777777" w:rsidR="0063646B" w:rsidRPr="00F511A5" w:rsidRDefault="0063646B" w:rsidP="00191392">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14:paraId="15CFDE43" w14:textId="77777777" w:rsidR="0063646B" w:rsidRPr="00F511A5" w:rsidRDefault="0063646B" w:rsidP="00191392">
            <w:pPr>
              <w:pStyle w:val="TAL"/>
              <w:rPr>
                <w:lang w:eastAsia="zh-CN"/>
              </w:rPr>
            </w:pPr>
          </w:p>
        </w:tc>
      </w:tr>
      <w:tr w:rsidR="0063646B" w:rsidRPr="00F511A5" w14:paraId="6FA59495"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0D0DC9CA" w14:textId="77777777" w:rsidR="0063646B" w:rsidRPr="00F511A5" w:rsidRDefault="0063646B" w:rsidP="00191392">
            <w:pPr>
              <w:pStyle w:val="TAC"/>
              <w:rPr>
                <w:lang w:eastAsia="zh-CN"/>
              </w:rPr>
            </w:pPr>
            <w:r w:rsidRPr="00F511A5">
              <w:rPr>
                <w:lang w:eastAsia="zh-CN"/>
              </w:rPr>
              <w:t>5</w:t>
            </w:r>
          </w:p>
        </w:tc>
        <w:tc>
          <w:tcPr>
            <w:tcW w:w="3966" w:type="dxa"/>
            <w:tcBorders>
              <w:top w:val="single" w:sz="4" w:space="0" w:color="auto"/>
              <w:left w:val="single" w:sz="6" w:space="0" w:color="auto"/>
              <w:bottom w:val="single" w:sz="6" w:space="0" w:color="auto"/>
              <w:right w:val="single" w:sz="6" w:space="0" w:color="auto"/>
            </w:tcBorders>
            <w:hideMark/>
          </w:tcPr>
          <w:p w14:paraId="6502FEC1" w14:textId="77777777" w:rsidR="0063646B" w:rsidRPr="00F511A5" w:rsidRDefault="0063646B" w:rsidP="00191392">
            <w:pPr>
              <w:pStyle w:val="TAL"/>
              <w:rPr>
                <w:lang w:eastAsia="zh-CN"/>
              </w:rPr>
            </w:pPr>
            <w:r w:rsidRPr="00F511A5">
              <w:rPr>
                <w:lang w:eastAsia="zh-CN"/>
              </w:rPr>
              <w:t>UE is configured by upper layer to trigger SL CSI report.</w:t>
            </w:r>
          </w:p>
          <w:p w14:paraId="3EF4310B" w14:textId="77777777" w:rsidR="0063646B" w:rsidRPr="00F511A5" w:rsidRDefault="0063646B" w:rsidP="00191392">
            <w:pPr>
              <w:pStyle w:val="TAL"/>
              <w:rPr>
                <w:lang w:eastAsia="zh-CN"/>
              </w:rPr>
            </w:pPr>
            <w:r w:rsidRPr="00F511A5">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390A414C" w14:textId="77777777" w:rsidR="0063646B" w:rsidRPr="00F511A5" w:rsidRDefault="0063646B" w:rsidP="00191392">
            <w:pPr>
              <w:pStyle w:val="TAL"/>
              <w:rPr>
                <w:lang w:eastAsia="zh-CN"/>
              </w:rPr>
            </w:pPr>
            <w:r w:rsidRPr="00F511A5">
              <w:rPr>
                <w:lang w:eastAsia="zh-CN"/>
              </w:rPr>
              <w:t>-</w:t>
            </w:r>
          </w:p>
        </w:tc>
        <w:tc>
          <w:tcPr>
            <w:tcW w:w="2975" w:type="dxa"/>
            <w:tcBorders>
              <w:top w:val="single" w:sz="4" w:space="0" w:color="auto"/>
              <w:left w:val="single" w:sz="6" w:space="0" w:color="auto"/>
              <w:bottom w:val="single" w:sz="6" w:space="0" w:color="auto"/>
              <w:right w:val="single" w:sz="6" w:space="0" w:color="auto"/>
            </w:tcBorders>
          </w:tcPr>
          <w:p w14:paraId="5977D354" w14:textId="77777777" w:rsidR="0063646B" w:rsidRPr="00F511A5" w:rsidRDefault="0063646B" w:rsidP="0019139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64F32BBC" w14:textId="77777777" w:rsidR="0063646B" w:rsidRPr="00F511A5" w:rsidRDefault="0063646B"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FE1AC8D" w14:textId="77777777" w:rsidR="0063646B" w:rsidRPr="00F511A5" w:rsidRDefault="0063646B" w:rsidP="00191392">
            <w:pPr>
              <w:pStyle w:val="TAL"/>
              <w:rPr>
                <w:lang w:eastAsia="zh-CN"/>
              </w:rPr>
            </w:pPr>
            <w:r w:rsidRPr="00F511A5">
              <w:rPr>
                <w:lang w:eastAsia="zh-CN"/>
              </w:rPr>
              <w:t>-</w:t>
            </w:r>
          </w:p>
        </w:tc>
      </w:tr>
      <w:tr w:rsidR="0063646B" w:rsidRPr="00F511A5" w14:paraId="3061056C" w14:textId="77777777" w:rsidTr="005D5A2A">
        <w:tc>
          <w:tcPr>
            <w:tcW w:w="533" w:type="dxa"/>
            <w:tcBorders>
              <w:top w:val="single" w:sz="4" w:space="0" w:color="auto"/>
              <w:left w:val="single" w:sz="4" w:space="0" w:color="auto"/>
              <w:bottom w:val="single" w:sz="4" w:space="0" w:color="auto"/>
              <w:right w:val="single" w:sz="6" w:space="0" w:color="auto"/>
            </w:tcBorders>
            <w:hideMark/>
          </w:tcPr>
          <w:p w14:paraId="3E41FF88" w14:textId="77777777" w:rsidR="0063646B" w:rsidRPr="00F511A5" w:rsidRDefault="0063646B" w:rsidP="00191392">
            <w:pPr>
              <w:pStyle w:val="TAC"/>
              <w:rPr>
                <w:lang w:eastAsia="zh-CN"/>
              </w:rPr>
            </w:pPr>
            <w:r w:rsidRPr="00F511A5">
              <w:rPr>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04F4D15D" w14:textId="77777777" w:rsidR="0063646B" w:rsidRPr="00F511A5" w:rsidRDefault="0063646B" w:rsidP="00191392">
            <w:pPr>
              <w:pStyle w:val="TAL"/>
              <w:rPr>
                <w:lang w:eastAsia="sv-SE"/>
              </w:rPr>
            </w:pPr>
            <w:r w:rsidRPr="00F511A5">
              <w:rPr>
                <w:lang w:eastAsia="zh-CN"/>
              </w:rPr>
              <w:t>Check: Does the UE transmit an SCI format 2-A with CSI request = “1” to trigger SL CSI report</w:t>
            </w:r>
            <w:ins w:id="12" w:author="Huawei" w:date="2023-02-14T18:01:00Z">
              <w:r w:rsidR="005D5A2A">
                <w:rPr>
                  <w:lang w:eastAsia="zh-CN"/>
                </w:rPr>
                <w:t xml:space="preserve"> and </w:t>
              </w:r>
              <w:r w:rsidR="005D5A2A" w:rsidRPr="00D70946">
                <w:rPr>
                  <w:lang w:eastAsia="zh-CN"/>
                </w:rPr>
                <w:t>start transmitting SL CSI-RS</w:t>
              </w:r>
            </w:ins>
            <w:r w:rsidRPr="00F511A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3F107ECE" w14:textId="77777777" w:rsidR="0063646B" w:rsidRPr="00F511A5" w:rsidRDefault="0063646B" w:rsidP="00191392">
            <w:pPr>
              <w:pStyle w:val="TAL"/>
              <w:rPr>
                <w:lang w:eastAsia="zh-CN"/>
              </w:rPr>
            </w:pPr>
            <w:r w:rsidRPr="00F511A5">
              <w:rPr>
                <w:lang w:eastAsia="zh-CN"/>
              </w:rPr>
              <w:t>--&gt;</w:t>
            </w:r>
          </w:p>
        </w:tc>
        <w:tc>
          <w:tcPr>
            <w:tcW w:w="2975" w:type="dxa"/>
            <w:tcBorders>
              <w:top w:val="single" w:sz="4" w:space="0" w:color="auto"/>
              <w:left w:val="single" w:sz="6" w:space="0" w:color="auto"/>
              <w:bottom w:val="single" w:sz="4" w:space="0" w:color="auto"/>
              <w:right w:val="single" w:sz="6" w:space="0" w:color="auto"/>
            </w:tcBorders>
            <w:hideMark/>
          </w:tcPr>
          <w:p w14:paraId="76DD6A24" w14:textId="77777777" w:rsidR="0063646B" w:rsidRPr="00F511A5" w:rsidRDefault="0063646B" w:rsidP="00191392">
            <w:pPr>
              <w:pStyle w:val="TAL"/>
              <w:rPr>
                <w:lang w:eastAsia="zh-CN"/>
              </w:rPr>
            </w:pPr>
            <w:r w:rsidRPr="00F511A5">
              <w:rPr>
                <w:lang w:eastAsia="zh-CN"/>
              </w:rPr>
              <w:t xml:space="preserve">PSSCH (SCI 2-A) </w:t>
            </w:r>
          </w:p>
        </w:tc>
        <w:tc>
          <w:tcPr>
            <w:tcW w:w="567" w:type="dxa"/>
            <w:tcBorders>
              <w:top w:val="single" w:sz="4" w:space="0" w:color="auto"/>
              <w:left w:val="single" w:sz="6" w:space="0" w:color="auto"/>
              <w:bottom w:val="single" w:sz="4" w:space="0" w:color="auto"/>
              <w:right w:val="single" w:sz="6" w:space="0" w:color="auto"/>
            </w:tcBorders>
            <w:hideMark/>
          </w:tcPr>
          <w:p w14:paraId="273DE7F5" w14:textId="77777777" w:rsidR="0063646B" w:rsidRPr="00F511A5" w:rsidRDefault="0063646B" w:rsidP="00191392">
            <w:pPr>
              <w:pStyle w:val="TAL"/>
              <w:rPr>
                <w:lang w:eastAsia="zh-CN"/>
              </w:rPr>
            </w:pPr>
            <w:r w:rsidRPr="00F511A5">
              <w:rPr>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0CF865AB" w14:textId="77777777" w:rsidR="0063646B" w:rsidRPr="00F511A5" w:rsidRDefault="0063646B" w:rsidP="00191392">
            <w:pPr>
              <w:pStyle w:val="TAL"/>
              <w:rPr>
                <w:lang w:eastAsia="zh-CN"/>
              </w:rPr>
            </w:pPr>
            <w:r w:rsidRPr="00F511A5">
              <w:rPr>
                <w:lang w:eastAsia="zh-CN"/>
              </w:rPr>
              <w:t>P</w:t>
            </w:r>
          </w:p>
        </w:tc>
      </w:tr>
    </w:tbl>
    <w:p w14:paraId="1519D1D6" w14:textId="77777777" w:rsidR="0063646B" w:rsidRPr="00F511A5" w:rsidRDefault="0063646B" w:rsidP="0063646B">
      <w:pPr>
        <w:rPr>
          <w:snapToGrid w:val="0"/>
          <w:lang w:eastAsia="zh-CN"/>
        </w:rPr>
      </w:pPr>
    </w:p>
    <w:p w14:paraId="1A93AACD" w14:textId="77777777" w:rsidR="0063646B" w:rsidRPr="00F511A5" w:rsidRDefault="0063646B" w:rsidP="0063646B">
      <w:pPr>
        <w:pStyle w:val="H6"/>
        <w:rPr>
          <w:lang w:eastAsia="zh-CN"/>
        </w:rPr>
      </w:pPr>
      <w:r w:rsidRPr="00F511A5">
        <w:rPr>
          <w:lang w:eastAsia="zh-CN"/>
        </w:rPr>
        <w:t>12.1.5.1.3.3</w:t>
      </w:r>
      <w:r w:rsidRPr="00F511A5">
        <w:tab/>
        <w:t>Specific message contents</w:t>
      </w:r>
    </w:p>
    <w:p w14:paraId="2E0C4CD2" w14:textId="77777777" w:rsidR="0063646B" w:rsidRPr="00F511A5" w:rsidRDefault="0063646B" w:rsidP="0063646B">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.1.3.3</w:t>
      </w:r>
      <w:r w:rsidRPr="00F511A5">
        <w:t>-1: SL-</w:t>
      </w:r>
      <w:proofErr w:type="spellStart"/>
      <w:r w:rsidRPr="00F511A5">
        <w:t>PreconfigurationNR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63646B" w:rsidRPr="00F511A5" w14:paraId="7BF0729E" w14:textId="77777777" w:rsidTr="00191392">
        <w:tc>
          <w:tcPr>
            <w:tcW w:w="9603" w:type="dxa"/>
            <w:gridSpan w:val="4"/>
            <w:tcBorders>
              <w:top w:val="single" w:sz="4" w:space="0" w:color="auto"/>
              <w:left w:val="single" w:sz="4" w:space="0" w:color="auto"/>
              <w:bottom w:val="single" w:sz="4" w:space="0" w:color="auto"/>
              <w:right w:val="single" w:sz="4" w:space="0" w:color="auto"/>
            </w:tcBorders>
            <w:hideMark/>
          </w:tcPr>
          <w:p w14:paraId="28EBDFAB" w14:textId="77777777" w:rsidR="0063646B" w:rsidRPr="00F511A5" w:rsidRDefault="0063646B"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10</w:t>
            </w:r>
            <w:r w:rsidRPr="00F511A5">
              <w:t>.1-</w:t>
            </w:r>
            <w:r w:rsidRPr="00F511A5">
              <w:rPr>
                <w:lang w:eastAsia="zh-CN"/>
              </w:rPr>
              <w:t>1</w:t>
            </w:r>
          </w:p>
        </w:tc>
      </w:tr>
      <w:tr w:rsidR="0063646B" w:rsidRPr="00F511A5" w14:paraId="14D83BA9"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26A0CE3" w14:textId="77777777" w:rsidR="0063646B" w:rsidRPr="00F511A5" w:rsidRDefault="0063646B" w:rsidP="00191392">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97D331C" w14:textId="77777777" w:rsidR="0063646B" w:rsidRPr="00F511A5" w:rsidRDefault="0063646B" w:rsidP="00191392">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631EA06C" w14:textId="77777777" w:rsidR="0063646B" w:rsidRPr="00F511A5" w:rsidRDefault="0063646B" w:rsidP="00191392">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8FD349D" w14:textId="77777777" w:rsidR="0063646B" w:rsidRPr="00F511A5" w:rsidRDefault="0063646B" w:rsidP="00191392">
            <w:pPr>
              <w:pStyle w:val="TAH"/>
            </w:pPr>
            <w:r w:rsidRPr="00F511A5">
              <w:t>Condition</w:t>
            </w:r>
          </w:p>
        </w:tc>
      </w:tr>
      <w:tr w:rsidR="0063646B" w:rsidRPr="00F511A5" w14:paraId="634612E3"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467586F4" w14:textId="77777777" w:rsidR="0063646B" w:rsidRPr="00F511A5" w:rsidRDefault="0063646B" w:rsidP="00191392">
            <w:pPr>
              <w:pStyle w:val="TAL"/>
            </w:pPr>
            <w:r w:rsidRPr="00F511A5">
              <w:rPr>
                <w:lang w:eastAsia="zh-CN"/>
              </w:rPr>
              <w:t>SL-PreconfigurationNR-r</w:t>
            </w:r>
            <w:proofErr w:type="gramStart"/>
            <w:r w:rsidRPr="00F511A5">
              <w:rPr>
                <w:lang w:eastAsia="zh-CN"/>
              </w:rPr>
              <w:t>16 ::=</w:t>
            </w:r>
            <w:proofErr w:type="gramEnd"/>
            <w:r w:rsidRPr="00F511A5">
              <w:rPr>
                <w:lang w:eastAsia="zh-CN"/>
              </w:rPr>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25C72033" w14:textId="77777777" w:rsidR="0063646B" w:rsidRPr="00F511A5"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32B0B08"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05532F31" w14:textId="77777777" w:rsidR="0063646B" w:rsidRPr="00F511A5" w:rsidRDefault="0063646B" w:rsidP="00191392">
            <w:pPr>
              <w:pStyle w:val="TAL"/>
            </w:pPr>
          </w:p>
        </w:tc>
      </w:tr>
      <w:tr w:rsidR="0063646B" w:rsidRPr="00F511A5" w14:paraId="620C66F4"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124F6F20" w14:textId="77777777" w:rsidR="0063646B" w:rsidRPr="00F511A5" w:rsidRDefault="0063646B" w:rsidP="00191392">
            <w:pPr>
              <w:pStyle w:val="TAL"/>
              <w:rPr>
                <w:lang w:eastAsia="zh-CN"/>
              </w:rPr>
            </w:pPr>
            <w:r w:rsidRPr="00F511A5">
              <w:rPr>
                <w:lang w:eastAsia="zh-CN"/>
              </w:rPr>
              <w:t xml:space="preserve">  sidelinkPreconfigNR-r16 SEQUENCE {</w:t>
            </w:r>
          </w:p>
        </w:tc>
        <w:tc>
          <w:tcPr>
            <w:tcW w:w="2260" w:type="dxa"/>
            <w:tcBorders>
              <w:top w:val="single" w:sz="4" w:space="0" w:color="auto"/>
              <w:left w:val="single" w:sz="4" w:space="0" w:color="auto"/>
              <w:bottom w:val="single" w:sz="4" w:space="0" w:color="auto"/>
              <w:right w:val="single" w:sz="4" w:space="0" w:color="auto"/>
            </w:tcBorders>
          </w:tcPr>
          <w:p w14:paraId="0C66DE3E" w14:textId="77777777" w:rsidR="0063646B" w:rsidRPr="00F511A5"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168AC2A"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07A1B794" w14:textId="77777777" w:rsidR="0063646B" w:rsidRPr="00F511A5" w:rsidRDefault="0063646B" w:rsidP="00191392">
            <w:pPr>
              <w:pStyle w:val="TAL"/>
            </w:pPr>
          </w:p>
        </w:tc>
      </w:tr>
      <w:tr w:rsidR="0063646B" w:rsidRPr="00F511A5" w14:paraId="17CE4207"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10D695B4" w14:textId="77777777" w:rsidR="0063646B" w:rsidRPr="00F511A5" w:rsidRDefault="0063646B" w:rsidP="00191392">
            <w:pPr>
              <w:pStyle w:val="TAL"/>
              <w:rPr>
                <w:lang w:eastAsia="zh-CN"/>
              </w:rPr>
            </w:pPr>
            <w:r w:rsidRPr="00F511A5">
              <w:rPr>
                <w:lang w:eastAsia="zh-CN"/>
              </w:rPr>
              <w:t xml:space="preserve">    sl-CSI-Acquisition-r16</w:t>
            </w:r>
          </w:p>
        </w:tc>
        <w:tc>
          <w:tcPr>
            <w:tcW w:w="2260" w:type="dxa"/>
            <w:tcBorders>
              <w:top w:val="single" w:sz="4" w:space="0" w:color="auto"/>
              <w:left w:val="single" w:sz="4" w:space="0" w:color="auto"/>
              <w:bottom w:val="single" w:sz="4" w:space="0" w:color="auto"/>
              <w:right w:val="single" w:sz="4" w:space="0" w:color="auto"/>
            </w:tcBorders>
            <w:hideMark/>
          </w:tcPr>
          <w:p w14:paraId="1339E5EC" w14:textId="77777777" w:rsidR="0063646B" w:rsidRPr="00F511A5" w:rsidRDefault="0063646B" w:rsidP="00191392">
            <w:pPr>
              <w:pStyle w:val="TAL"/>
            </w:pPr>
            <w:r w:rsidRPr="00F511A5">
              <w:t>enabled</w:t>
            </w:r>
          </w:p>
        </w:tc>
        <w:tc>
          <w:tcPr>
            <w:tcW w:w="1695" w:type="dxa"/>
            <w:tcBorders>
              <w:top w:val="single" w:sz="4" w:space="0" w:color="auto"/>
              <w:left w:val="single" w:sz="4" w:space="0" w:color="auto"/>
              <w:bottom w:val="single" w:sz="4" w:space="0" w:color="auto"/>
              <w:right w:val="single" w:sz="4" w:space="0" w:color="auto"/>
            </w:tcBorders>
          </w:tcPr>
          <w:p w14:paraId="2F3645CF"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020DD15" w14:textId="77777777" w:rsidR="0063646B" w:rsidRPr="00F511A5" w:rsidRDefault="0063646B" w:rsidP="00191392">
            <w:pPr>
              <w:pStyle w:val="TAL"/>
            </w:pPr>
          </w:p>
        </w:tc>
      </w:tr>
      <w:tr w:rsidR="0063646B" w:rsidRPr="00F511A5" w14:paraId="4BC2B225"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EC7C063" w14:textId="77777777" w:rsidR="0063646B" w:rsidRPr="00F511A5" w:rsidRDefault="0063646B" w:rsidP="00191392">
            <w:pPr>
              <w:pStyle w:val="TAL"/>
            </w:pPr>
            <w:r w:rsidRPr="00F511A5">
              <w:rPr>
                <w:lang w:eastAsia="zh-CN"/>
              </w:rPr>
              <w:t xml:space="preserve">  </w:t>
            </w: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302C787F" w14:textId="77777777" w:rsidR="0063646B" w:rsidRPr="00F511A5"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35177482"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FDD66EE" w14:textId="77777777" w:rsidR="0063646B" w:rsidRPr="00F511A5" w:rsidRDefault="0063646B" w:rsidP="00191392">
            <w:pPr>
              <w:pStyle w:val="TAL"/>
            </w:pPr>
          </w:p>
        </w:tc>
      </w:tr>
      <w:tr w:rsidR="0063646B" w:rsidRPr="00F511A5" w14:paraId="13090588"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07390EAF" w14:textId="77777777" w:rsidR="0063646B" w:rsidRPr="00F511A5" w:rsidRDefault="0063646B" w:rsidP="00191392">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32F50FDD" w14:textId="77777777" w:rsidR="0063646B" w:rsidRPr="00F511A5" w:rsidRDefault="0063646B" w:rsidP="0019139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E6E6547"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6C304662" w14:textId="77777777" w:rsidR="0063646B" w:rsidRPr="00F511A5" w:rsidRDefault="0063646B" w:rsidP="00191392">
            <w:pPr>
              <w:pStyle w:val="TAL"/>
            </w:pPr>
          </w:p>
        </w:tc>
      </w:tr>
    </w:tbl>
    <w:p w14:paraId="5C25E37C" w14:textId="77777777" w:rsidR="0063646B" w:rsidRPr="00F511A5" w:rsidRDefault="0063646B" w:rsidP="0063646B">
      <w:pPr>
        <w:rPr>
          <w:lang w:eastAsia="zh-CN"/>
        </w:rPr>
      </w:pPr>
    </w:p>
    <w:p w14:paraId="3494E4EA" w14:textId="77777777" w:rsidR="0063646B" w:rsidRPr="00F511A5" w:rsidRDefault="0063646B" w:rsidP="0063646B">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.1.3.3</w:t>
      </w:r>
      <w:r w:rsidRPr="00F511A5">
        <w:t>-</w:t>
      </w:r>
      <w:r w:rsidRPr="00F511A5">
        <w:rPr>
          <w:lang w:eastAsia="zh-CN"/>
        </w:rPr>
        <w:t>2</w:t>
      </w:r>
      <w:r w:rsidRPr="00F511A5">
        <w:t xml:space="preserve">: </w:t>
      </w:r>
      <w:proofErr w:type="spellStart"/>
      <w:r w:rsidRPr="00F511A5">
        <w:rPr>
          <w:snapToGrid w:val="0"/>
        </w:rPr>
        <w:t>RRCReconfigurationSidelink</w:t>
      </w:r>
      <w:proofErr w:type="spellEnd"/>
      <w:r w:rsidRPr="00F511A5">
        <w:rPr>
          <w:snapToGrid w:val="0"/>
          <w:lang w:eastAsia="zh-CN"/>
        </w:rPr>
        <w:t xml:space="preserve"> (step 2,</w:t>
      </w:r>
      <w:r w:rsidRPr="00F511A5">
        <w:t xml:space="preserve"> </w:t>
      </w:r>
      <w:r w:rsidRPr="00F511A5">
        <w:rPr>
          <w:snapToGrid w:val="0"/>
          <w:lang w:eastAsia="zh-CN"/>
        </w:rPr>
        <w:t>Table 12.1.5.1.3.2-1)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9"/>
        <w:gridCol w:w="1701"/>
        <w:gridCol w:w="1135"/>
      </w:tblGrid>
      <w:tr w:rsidR="0063646B" w:rsidRPr="00F511A5" w14:paraId="663F4286" w14:textId="77777777" w:rsidTr="005D5A2A">
        <w:tc>
          <w:tcPr>
            <w:tcW w:w="9639" w:type="dxa"/>
            <w:gridSpan w:val="4"/>
            <w:tcBorders>
              <w:top w:val="single" w:sz="4" w:space="0" w:color="auto"/>
              <w:left w:val="single" w:sz="4" w:space="0" w:color="auto"/>
              <w:bottom w:val="single" w:sz="4" w:space="0" w:color="auto"/>
              <w:right w:val="single" w:sz="4" w:space="0" w:color="auto"/>
            </w:tcBorders>
            <w:hideMark/>
          </w:tcPr>
          <w:p w14:paraId="4F1EA8D1" w14:textId="77777777" w:rsidR="0063646B" w:rsidRPr="00F511A5" w:rsidRDefault="0063646B"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3 with condition SL_CSI and TX</w:t>
            </w:r>
          </w:p>
        </w:tc>
      </w:tr>
      <w:tr w:rsidR="005D5A2A" w:rsidRPr="00F511A5" w14:paraId="19CC4E07" w14:textId="77777777" w:rsidTr="005D5A2A">
        <w:tblPrEx>
          <w:tblCellMar>
            <w:left w:w="99" w:type="dxa"/>
            <w:right w:w="99" w:type="dxa"/>
          </w:tblCellMar>
        </w:tblPrEx>
        <w:trPr>
          <w:ins w:id="13"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FE66" w14:textId="77777777" w:rsidR="005D5A2A" w:rsidRPr="00F511A5" w:rsidRDefault="005D5A2A" w:rsidP="00191392">
            <w:pPr>
              <w:pStyle w:val="TAH"/>
              <w:rPr>
                <w:ins w:id="14" w:author="Huawei" w:date="2023-02-14T18:01:00Z"/>
              </w:rPr>
            </w:pPr>
            <w:ins w:id="15" w:author="Huawei" w:date="2023-02-14T18:01:00Z">
              <w:r w:rsidRPr="00F511A5">
                <w:t>Information Element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623A" w14:textId="77777777" w:rsidR="005D5A2A" w:rsidRPr="00F511A5" w:rsidRDefault="005D5A2A" w:rsidP="00191392">
            <w:pPr>
              <w:pStyle w:val="TAH"/>
              <w:rPr>
                <w:ins w:id="16" w:author="Huawei" w:date="2023-02-14T18:01:00Z"/>
              </w:rPr>
            </w:pPr>
            <w:ins w:id="17" w:author="Huawei" w:date="2023-02-14T18:01:00Z">
              <w:r w:rsidRPr="00F511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1660" w14:textId="77777777" w:rsidR="005D5A2A" w:rsidRPr="00F511A5" w:rsidRDefault="005D5A2A" w:rsidP="00191392">
            <w:pPr>
              <w:pStyle w:val="TAH"/>
              <w:rPr>
                <w:ins w:id="18" w:author="Huawei" w:date="2023-02-14T18:01:00Z"/>
              </w:rPr>
            </w:pPr>
            <w:ins w:id="19" w:author="Huawei" w:date="2023-02-14T18:01:00Z">
              <w:r w:rsidRPr="00F511A5">
                <w:t>Comment</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72967" w14:textId="77777777" w:rsidR="005D5A2A" w:rsidRPr="00F511A5" w:rsidRDefault="005D5A2A" w:rsidP="00191392">
            <w:pPr>
              <w:pStyle w:val="TAH"/>
              <w:rPr>
                <w:ins w:id="20" w:author="Huawei" w:date="2023-02-14T18:01:00Z"/>
              </w:rPr>
            </w:pPr>
            <w:ins w:id="21" w:author="Huawei" w:date="2023-02-14T18:01:00Z">
              <w:r w:rsidRPr="00F511A5">
                <w:t>Condition</w:t>
              </w:r>
            </w:ins>
          </w:p>
        </w:tc>
      </w:tr>
      <w:tr w:rsidR="005D5A2A" w:rsidRPr="00F511A5" w14:paraId="4D961070" w14:textId="77777777" w:rsidTr="005D5A2A">
        <w:tblPrEx>
          <w:tblCellMar>
            <w:left w:w="99" w:type="dxa"/>
            <w:right w:w="99" w:type="dxa"/>
          </w:tblCellMar>
        </w:tblPrEx>
        <w:trPr>
          <w:ins w:id="22"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34D0" w14:textId="77777777" w:rsidR="005D5A2A" w:rsidRPr="00F511A5" w:rsidRDefault="005D5A2A" w:rsidP="00191392">
            <w:pPr>
              <w:pStyle w:val="TAL"/>
              <w:rPr>
                <w:ins w:id="23" w:author="Huawei" w:date="2023-02-14T18:01:00Z"/>
              </w:rPr>
            </w:pPr>
            <w:proofErr w:type="spellStart"/>
            <w:proofErr w:type="gramStart"/>
            <w:ins w:id="24" w:author="Huawei" w:date="2023-02-14T18:01:00Z">
              <w:r w:rsidRPr="0009423C">
                <w:t>RRCReconfigurationSidelink</w:t>
              </w:r>
              <w:proofErr w:type="spellEnd"/>
              <w:r w:rsidRPr="00F511A5">
                <w:t xml:space="preserve"> ::=</w:t>
              </w:r>
              <w:proofErr w:type="gramEnd"/>
              <w:r w:rsidRPr="00F511A5">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FA56" w14:textId="77777777" w:rsidR="005D5A2A" w:rsidRPr="00F511A5" w:rsidRDefault="005D5A2A" w:rsidP="00191392">
            <w:pPr>
              <w:pStyle w:val="TAL"/>
              <w:rPr>
                <w:ins w:id="25"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88DE" w14:textId="77777777" w:rsidR="005D5A2A" w:rsidRPr="00F511A5" w:rsidRDefault="005D5A2A" w:rsidP="00191392">
            <w:pPr>
              <w:pStyle w:val="TAL"/>
              <w:rPr>
                <w:ins w:id="26" w:author="Huawei" w:date="2023-02-14T18:01:00Z"/>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5508" w14:textId="77777777" w:rsidR="005D5A2A" w:rsidRPr="00F511A5" w:rsidRDefault="005D5A2A" w:rsidP="00191392">
            <w:pPr>
              <w:pStyle w:val="TAL"/>
              <w:rPr>
                <w:ins w:id="27" w:author="Huawei" w:date="2023-02-14T18:01:00Z"/>
              </w:rPr>
            </w:pPr>
          </w:p>
        </w:tc>
      </w:tr>
      <w:tr w:rsidR="005D5A2A" w:rsidRPr="00F511A5" w14:paraId="53893461" w14:textId="77777777" w:rsidTr="005D5A2A">
        <w:tblPrEx>
          <w:tblCellMar>
            <w:left w:w="99" w:type="dxa"/>
            <w:right w:w="99" w:type="dxa"/>
          </w:tblCellMar>
        </w:tblPrEx>
        <w:trPr>
          <w:ins w:id="28"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16E2F" w14:textId="77777777" w:rsidR="005D5A2A" w:rsidRPr="00F511A5" w:rsidRDefault="005D5A2A" w:rsidP="00191392">
            <w:pPr>
              <w:pStyle w:val="TAL"/>
              <w:rPr>
                <w:ins w:id="29" w:author="Huawei" w:date="2023-02-14T18:01:00Z"/>
                <w:snapToGrid w:val="0"/>
              </w:rPr>
            </w:pPr>
            <w:ins w:id="30" w:author="Huawei" w:date="2023-02-14T18:01:00Z">
              <w:r w:rsidRPr="00F511A5">
                <w:rPr>
                  <w:snapToGrid w:val="0"/>
                  <w:lang w:eastAsia="zh-CN"/>
                </w:rPr>
                <w:t xml:space="preserve">  </w:t>
              </w:r>
              <w:proofErr w:type="spellStart"/>
              <w:r w:rsidRPr="001B0CC1">
                <w:t>criticalExtensions</w:t>
              </w:r>
              <w:proofErr w:type="spellEnd"/>
              <w:r w:rsidRPr="00F511A5">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BE36" w14:textId="77777777" w:rsidR="005D5A2A" w:rsidRPr="00F511A5" w:rsidRDefault="005D5A2A" w:rsidP="00191392">
            <w:pPr>
              <w:pStyle w:val="TAL"/>
              <w:rPr>
                <w:ins w:id="31"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2636" w14:textId="77777777" w:rsidR="005D5A2A" w:rsidRPr="00F511A5" w:rsidRDefault="005D5A2A" w:rsidP="00191392">
            <w:pPr>
              <w:pStyle w:val="TAL"/>
              <w:rPr>
                <w:ins w:id="32"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C48D" w14:textId="77777777" w:rsidR="005D5A2A" w:rsidRPr="00F511A5" w:rsidRDefault="005D5A2A" w:rsidP="00191392">
            <w:pPr>
              <w:pStyle w:val="TAL"/>
              <w:rPr>
                <w:ins w:id="33" w:author="Huawei" w:date="2023-02-14T18:01:00Z"/>
                <w:snapToGrid w:val="0"/>
              </w:rPr>
            </w:pPr>
          </w:p>
        </w:tc>
      </w:tr>
      <w:tr w:rsidR="005D5A2A" w:rsidRPr="00F511A5" w14:paraId="1328D52D" w14:textId="77777777" w:rsidTr="005D5A2A">
        <w:tblPrEx>
          <w:tblCellMar>
            <w:left w:w="99" w:type="dxa"/>
            <w:right w:w="99" w:type="dxa"/>
          </w:tblCellMar>
        </w:tblPrEx>
        <w:trPr>
          <w:ins w:id="34"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614D" w14:textId="77777777" w:rsidR="005D5A2A" w:rsidRPr="00F511A5" w:rsidRDefault="005D5A2A" w:rsidP="00191392">
            <w:pPr>
              <w:pStyle w:val="TAL"/>
              <w:rPr>
                <w:ins w:id="35" w:author="Huawei" w:date="2023-02-14T18:01:00Z"/>
                <w:snapToGrid w:val="0"/>
              </w:rPr>
            </w:pPr>
            <w:ins w:id="36" w:author="Huawei" w:date="2023-02-14T18:01:00Z">
              <w:r w:rsidRPr="00F511A5">
                <w:rPr>
                  <w:snapToGrid w:val="0"/>
                  <w:lang w:eastAsia="zh-CN"/>
                </w:rPr>
                <w:t xml:space="preserve">    </w:t>
              </w:r>
              <w:r w:rsidRPr="00962B3F">
                <w:t>rrcReconfigurationSidelink-r16</w:t>
              </w:r>
              <w:r w:rsidRPr="00F511A5">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AEAD" w14:textId="77777777" w:rsidR="005D5A2A" w:rsidRPr="00F511A5" w:rsidRDefault="005D5A2A" w:rsidP="00191392">
            <w:pPr>
              <w:pStyle w:val="TAL"/>
              <w:rPr>
                <w:ins w:id="37"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E550" w14:textId="77777777" w:rsidR="005D5A2A" w:rsidRPr="00F511A5" w:rsidRDefault="005D5A2A" w:rsidP="00191392">
            <w:pPr>
              <w:pStyle w:val="TAL"/>
              <w:rPr>
                <w:ins w:id="38"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E5F5" w14:textId="77777777" w:rsidR="005D5A2A" w:rsidRPr="00F511A5" w:rsidRDefault="005D5A2A" w:rsidP="00191392">
            <w:pPr>
              <w:pStyle w:val="TAL"/>
              <w:rPr>
                <w:ins w:id="39" w:author="Huawei" w:date="2023-02-14T18:01:00Z"/>
                <w:snapToGrid w:val="0"/>
              </w:rPr>
            </w:pPr>
          </w:p>
        </w:tc>
      </w:tr>
      <w:tr w:rsidR="005D5A2A" w:rsidRPr="00F511A5" w14:paraId="18573794" w14:textId="77777777" w:rsidTr="005D5A2A">
        <w:tblPrEx>
          <w:tblCellMar>
            <w:left w:w="99" w:type="dxa"/>
            <w:right w:w="99" w:type="dxa"/>
          </w:tblCellMar>
        </w:tblPrEx>
        <w:trPr>
          <w:ins w:id="40"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6EBC7" w14:textId="77777777" w:rsidR="005D5A2A" w:rsidRPr="00F511A5" w:rsidRDefault="005D5A2A" w:rsidP="00191392">
            <w:pPr>
              <w:pStyle w:val="TAL"/>
              <w:rPr>
                <w:ins w:id="41" w:author="Huawei" w:date="2023-02-14T18:01:00Z"/>
                <w:snapToGrid w:val="0"/>
              </w:rPr>
            </w:pPr>
            <w:ins w:id="42" w:author="Huawei" w:date="2023-02-14T18:01:00Z">
              <w:r w:rsidRPr="00F511A5">
                <w:rPr>
                  <w:snapToGrid w:val="0"/>
                  <w:lang w:eastAsia="zh-CN"/>
                </w:rPr>
                <w:t xml:space="preserve">      </w:t>
              </w:r>
              <w:r w:rsidRPr="00962B3F">
                <w:rPr>
                  <w:rFonts w:eastAsia="等线"/>
                </w:rPr>
                <w:t>sl-CSI</w:t>
              </w:r>
              <w:r w:rsidRPr="00962B3F">
                <w:t>-RS</w:t>
              </w:r>
              <w:r w:rsidRPr="00962B3F">
                <w:rPr>
                  <w:rFonts w:eastAsia="等线"/>
                </w:rPr>
                <w:t>-Config-r16</w:t>
              </w:r>
              <w:r w:rsidRPr="00F511A5">
                <w:rPr>
                  <w:rFonts w:eastAsia="等线"/>
                </w:rPr>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EF42" w14:textId="77777777" w:rsidR="005D5A2A" w:rsidRPr="00F511A5" w:rsidRDefault="005D5A2A" w:rsidP="00191392">
            <w:pPr>
              <w:pStyle w:val="TAL"/>
              <w:rPr>
                <w:ins w:id="43"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9922" w14:textId="77777777" w:rsidR="005D5A2A" w:rsidRPr="00F511A5" w:rsidRDefault="005D5A2A" w:rsidP="00191392">
            <w:pPr>
              <w:pStyle w:val="TAL"/>
              <w:rPr>
                <w:ins w:id="44"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8565" w14:textId="77777777" w:rsidR="005D5A2A" w:rsidRPr="00F511A5" w:rsidRDefault="005D5A2A" w:rsidP="00191392">
            <w:pPr>
              <w:pStyle w:val="TAL"/>
              <w:rPr>
                <w:ins w:id="45" w:author="Huawei" w:date="2023-02-14T18:01:00Z"/>
                <w:snapToGrid w:val="0"/>
              </w:rPr>
            </w:pPr>
          </w:p>
        </w:tc>
      </w:tr>
      <w:tr w:rsidR="005D5A2A" w:rsidRPr="00F511A5" w14:paraId="60840852" w14:textId="77777777" w:rsidTr="005D5A2A">
        <w:tblPrEx>
          <w:tblCellMar>
            <w:left w:w="99" w:type="dxa"/>
            <w:right w:w="99" w:type="dxa"/>
          </w:tblCellMar>
        </w:tblPrEx>
        <w:trPr>
          <w:ins w:id="46"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F1F8" w14:textId="77777777" w:rsidR="005D5A2A" w:rsidRPr="00F511A5" w:rsidRDefault="005D5A2A" w:rsidP="00191392">
            <w:pPr>
              <w:pStyle w:val="TAL"/>
              <w:rPr>
                <w:ins w:id="47" w:author="Huawei" w:date="2023-02-14T18:01:00Z"/>
                <w:snapToGrid w:val="0"/>
                <w:lang w:eastAsia="zh-CN"/>
              </w:rPr>
            </w:pPr>
            <w:ins w:id="48" w:author="Huawei" w:date="2023-02-14T18:01:00Z">
              <w:r w:rsidRPr="00F511A5">
                <w:rPr>
                  <w:snapToGrid w:val="0"/>
                  <w:lang w:eastAsia="zh-CN"/>
                </w:rPr>
                <w:t xml:space="preserve">        Setup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A2B1" w14:textId="77777777" w:rsidR="005D5A2A" w:rsidRPr="00F511A5" w:rsidRDefault="005D5A2A" w:rsidP="00191392">
            <w:pPr>
              <w:pStyle w:val="TAL"/>
              <w:rPr>
                <w:ins w:id="49"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33DA" w14:textId="77777777" w:rsidR="005D5A2A" w:rsidRPr="00F511A5" w:rsidRDefault="005D5A2A" w:rsidP="00191392">
            <w:pPr>
              <w:pStyle w:val="TAL"/>
              <w:rPr>
                <w:ins w:id="50"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D39D" w14:textId="77777777" w:rsidR="005D5A2A" w:rsidRPr="00F511A5" w:rsidRDefault="005D5A2A" w:rsidP="00191392">
            <w:pPr>
              <w:pStyle w:val="TAL"/>
              <w:rPr>
                <w:ins w:id="51" w:author="Huawei" w:date="2023-02-14T18:01:00Z"/>
                <w:snapToGrid w:val="0"/>
              </w:rPr>
            </w:pPr>
          </w:p>
        </w:tc>
      </w:tr>
      <w:tr w:rsidR="005D5A2A" w:rsidRPr="00F511A5" w14:paraId="1A0B10A3" w14:textId="77777777" w:rsidTr="005D5A2A">
        <w:tblPrEx>
          <w:tblCellMar>
            <w:left w:w="99" w:type="dxa"/>
            <w:right w:w="99" w:type="dxa"/>
          </w:tblCellMar>
        </w:tblPrEx>
        <w:trPr>
          <w:ins w:id="52"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2D45" w14:textId="77777777" w:rsidR="005D5A2A" w:rsidRPr="00F511A5" w:rsidRDefault="005D5A2A" w:rsidP="00191392">
            <w:pPr>
              <w:pStyle w:val="TAL"/>
              <w:rPr>
                <w:ins w:id="53" w:author="Huawei" w:date="2023-02-14T18:01:00Z"/>
                <w:snapToGrid w:val="0"/>
                <w:lang w:eastAsia="zh-CN"/>
              </w:rPr>
            </w:pPr>
            <w:ins w:id="54" w:author="Huawei" w:date="2023-02-14T18:01:00Z">
              <w:r w:rsidRPr="00F511A5">
                <w:rPr>
                  <w:snapToGrid w:val="0"/>
                  <w:lang w:eastAsia="zh-CN"/>
                </w:rPr>
                <w:t xml:space="preserve">          </w:t>
              </w:r>
              <w:r w:rsidRPr="00962B3F">
                <w:t>sl-CSI-RS-FreqAllocation-r16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9717" w14:textId="77777777" w:rsidR="005D5A2A" w:rsidRPr="00F511A5" w:rsidRDefault="005D5A2A" w:rsidP="00191392">
            <w:pPr>
              <w:pStyle w:val="TAL"/>
              <w:rPr>
                <w:ins w:id="55" w:author="Huawei" w:date="2023-02-14T18:01:00Z"/>
              </w:rPr>
            </w:pPr>
            <w:ins w:id="56" w:author="Huawei" w:date="2023-02-14T18:01:00Z">
              <w:r w:rsidRPr="00F511A5">
                <w:rPr>
                  <w:lang w:eastAsia="zh-CN"/>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4430" w14:textId="77777777" w:rsidR="005D5A2A" w:rsidRPr="00F511A5" w:rsidRDefault="005D5A2A" w:rsidP="00191392">
            <w:pPr>
              <w:pStyle w:val="TAL"/>
              <w:rPr>
                <w:ins w:id="57"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E8F0" w14:textId="77777777" w:rsidR="005D5A2A" w:rsidRPr="00F511A5" w:rsidRDefault="005D5A2A" w:rsidP="00191392">
            <w:pPr>
              <w:pStyle w:val="TAL"/>
              <w:rPr>
                <w:ins w:id="58" w:author="Huawei" w:date="2023-02-14T18:01:00Z"/>
                <w:snapToGrid w:val="0"/>
              </w:rPr>
            </w:pPr>
          </w:p>
        </w:tc>
      </w:tr>
      <w:tr w:rsidR="005D5A2A" w:rsidRPr="00F511A5" w14:paraId="3D07FEF7" w14:textId="77777777" w:rsidTr="005D5A2A">
        <w:tblPrEx>
          <w:tblCellMar>
            <w:left w:w="99" w:type="dxa"/>
            <w:right w:w="99" w:type="dxa"/>
          </w:tblCellMar>
        </w:tblPrEx>
        <w:trPr>
          <w:ins w:id="59"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01B3" w14:textId="77777777" w:rsidR="005D5A2A" w:rsidRPr="00F511A5" w:rsidRDefault="005D5A2A" w:rsidP="00191392">
            <w:pPr>
              <w:pStyle w:val="TAL"/>
              <w:rPr>
                <w:ins w:id="60" w:author="Huawei" w:date="2023-02-14T18:01:00Z"/>
                <w:snapToGrid w:val="0"/>
                <w:lang w:eastAsia="zh-CN"/>
              </w:rPr>
            </w:pPr>
            <w:ins w:id="61" w:author="Huawei" w:date="2023-02-14T18:01:00Z">
              <w:r w:rsidRPr="00F511A5">
                <w:rPr>
                  <w:snapToGrid w:val="0"/>
                  <w:lang w:eastAsia="zh-CN"/>
                </w:rPr>
                <w:t xml:space="preserve">          </w:t>
              </w:r>
              <w:r w:rsidRPr="00962B3F">
                <w:t>sl-CSI-RS-FirstSymbol-r16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00A9F" w14:textId="77777777" w:rsidR="005D5A2A" w:rsidRPr="00F511A5" w:rsidRDefault="005D5A2A" w:rsidP="00191392">
            <w:pPr>
              <w:pStyle w:val="TAL"/>
              <w:rPr>
                <w:ins w:id="62" w:author="Huawei" w:date="2023-02-14T18:01:00Z"/>
              </w:rPr>
            </w:pPr>
            <w:ins w:id="63" w:author="Huawei" w:date="2023-02-14T18:01:00Z">
              <w:r w:rsidRPr="00F511A5">
                <w:t>(</w:t>
              </w:r>
              <w:proofErr w:type="gramStart"/>
              <w:r w:rsidRPr="00F511A5">
                <w:t>3..</w:t>
              </w:r>
              <w:proofErr w:type="gramEnd"/>
              <w:r w:rsidRPr="00F511A5">
                <w:t>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1A08" w14:textId="77777777" w:rsidR="005D5A2A" w:rsidRPr="00F511A5" w:rsidRDefault="005D5A2A" w:rsidP="00191392">
            <w:pPr>
              <w:pStyle w:val="TAL"/>
              <w:rPr>
                <w:ins w:id="64"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5516" w14:textId="77777777" w:rsidR="005D5A2A" w:rsidRPr="00F511A5" w:rsidRDefault="005D5A2A" w:rsidP="00191392">
            <w:pPr>
              <w:pStyle w:val="TAL"/>
              <w:rPr>
                <w:ins w:id="65" w:author="Huawei" w:date="2023-02-14T18:01:00Z"/>
                <w:snapToGrid w:val="0"/>
              </w:rPr>
            </w:pPr>
          </w:p>
        </w:tc>
      </w:tr>
      <w:tr w:rsidR="005D5A2A" w:rsidRPr="00F511A5" w14:paraId="4AA34305" w14:textId="77777777" w:rsidTr="005D5A2A">
        <w:tblPrEx>
          <w:tblCellMar>
            <w:left w:w="99" w:type="dxa"/>
            <w:right w:w="99" w:type="dxa"/>
          </w:tblCellMar>
        </w:tblPrEx>
        <w:trPr>
          <w:ins w:id="66"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18A0" w14:textId="77777777" w:rsidR="005D5A2A" w:rsidRPr="00F511A5" w:rsidRDefault="005D5A2A" w:rsidP="00191392">
            <w:pPr>
              <w:pStyle w:val="TAL"/>
              <w:rPr>
                <w:ins w:id="67" w:author="Huawei" w:date="2023-02-14T18:01:00Z"/>
                <w:snapToGrid w:val="0"/>
                <w:lang w:eastAsia="zh-CN"/>
              </w:rPr>
            </w:pPr>
            <w:ins w:id="68"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BC98" w14:textId="77777777" w:rsidR="005D5A2A" w:rsidRPr="00F511A5" w:rsidRDefault="005D5A2A" w:rsidP="00191392">
            <w:pPr>
              <w:pStyle w:val="TAL"/>
              <w:rPr>
                <w:ins w:id="69"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E079" w14:textId="77777777" w:rsidR="005D5A2A" w:rsidRPr="00F511A5" w:rsidRDefault="005D5A2A" w:rsidP="00191392">
            <w:pPr>
              <w:pStyle w:val="TAL"/>
              <w:rPr>
                <w:ins w:id="70"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3FD9" w14:textId="77777777" w:rsidR="005D5A2A" w:rsidRPr="00F511A5" w:rsidRDefault="005D5A2A" w:rsidP="00191392">
            <w:pPr>
              <w:pStyle w:val="TAL"/>
              <w:rPr>
                <w:ins w:id="71" w:author="Huawei" w:date="2023-02-14T18:01:00Z"/>
                <w:snapToGrid w:val="0"/>
              </w:rPr>
            </w:pPr>
          </w:p>
        </w:tc>
      </w:tr>
      <w:tr w:rsidR="005D5A2A" w:rsidRPr="00F511A5" w14:paraId="2F192F72" w14:textId="77777777" w:rsidTr="005D5A2A">
        <w:tblPrEx>
          <w:tblCellMar>
            <w:left w:w="99" w:type="dxa"/>
            <w:right w:w="99" w:type="dxa"/>
          </w:tblCellMar>
        </w:tblPrEx>
        <w:trPr>
          <w:ins w:id="72"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F2D3" w14:textId="77777777" w:rsidR="005D5A2A" w:rsidRPr="00F511A5" w:rsidRDefault="005D5A2A" w:rsidP="00191392">
            <w:pPr>
              <w:pStyle w:val="TAL"/>
              <w:rPr>
                <w:ins w:id="73" w:author="Huawei" w:date="2023-02-14T18:01:00Z"/>
                <w:snapToGrid w:val="0"/>
                <w:lang w:eastAsia="zh-CN"/>
              </w:rPr>
            </w:pPr>
            <w:ins w:id="74"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8AF5" w14:textId="77777777" w:rsidR="005D5A2A" w:rsidRPr="00F511A5" w:rsidRDefault="005D5A2A" w:rsidP="00191392">
            <w:pPr>
              <w:pStyle w:val="TAL"/>
              <w:rPr>
                <w:ins w:id="75"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87AF" w14:textId="77777777" w:rsidR="005D5A2A" w:rsidRPr="00F511A5" w:rsidRDefault="005D5A2A" w:rsidP="00191392">
            <w:pPr>
              <w:pStyle w:val="TAL"/>
              <w:rPr>
                <w:ins w:id="76"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24A1" w14:textId="77777777" w:rsidR="005D5A2A" w:rsidRPr="00F511A5" w:rsidRDefault="005D5A2A" w:rsidP="00191392">
            <w:pPr>
              <w:pStyle w:val="TAL"/>
              <w:rPr>
                <w:ins w:id="77" w:author="Huawei" w:date="2023-02-14T18:01:00Z"/>
                <w:snapToGrid w:val="0"/>
              </w:rPr>
            </w:pPr>
          </w:p>
        </w:tc>
      </w:tr>
      <w:tr w:rsidR="005D5A2A" w:rsidRPr="00F511A5" w14:paraId="5E01D74E" w14:textId="77777777" w:rsidTr="005D5A2A">
        <w:tblPrEx>
          <w:tblCellMar>
            <w:left w:w="99" w:type="dxa"/>
            <w:right w:w="99" w:type="dxa"/>
          </w:tblCellMar>
        </w:tblPrEx>
        <w:trPr>
          <w:ins w:id="78"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0506" w14:textId="77777777" w:rsidR="005D5A2A" w:rsidRPr="00F511A5" w:rsidRDefault="005D5A2A" w:rsidP="00191392">
            <w:pPr>
              <w:pStyle w:val="TAL"/>
              <w:rPr>
                <w:ins w:id="79" w:author="Huawei" w:date="2023-02-14T18:01:00Z"/>
                <w:snapToGrid w:val="0"/>
              </w:rPr>
            </w:pPr>
            <w:ins w:id="80" w:author="Huawei" w:date="2023-02-14T18:01:00Z">
              <w:r w:rsidRPr="00F511A5">
                <w:rPr>
                  <w:snapToGrid w:val="0"/>
                  <w:lang w:eastAsia="zh-CN"/>
                </w:rPr>
                <w:t xml:space="preserve">      </w:t>
              </w:r>
              <w:r w:rsidRPr="00962B3F">
                <w:t>sl-LatencyBoundCSI-Report-r16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A481" w14:textId="77777777" w:rsidR="005D5A2A" w:rsidRPr="00F511A5" w:rsidRDefault="005D5A2A" w:rsidP="00191392">
            <w:pPr>
              <w:pStyle w:val="TAL"/>
              <w:rPr>
                <w:ins w:id="81" w:author="Huawei" w:date="2023-02-14T18:01:00Z"/>
              </w:rPr>
            </w:pPr>
            <w:ins w:id="82" w:author="Huawei" w:date="2023-02-14T18:01:00Z">
              <w:r w:rsidRPr="00F511A5">
                <w:t>(</w:t>
              </w:r>
              <w:proofErr w:type="gramStart"/>
              <w:r w:rsidRPr="00F511A5">
                <w:t>3..</w:t>
              </w:r>
              <w:proofErr w:type="gramEnd"/>
              <w:r w:rsidRPr="00F511A5">
                <w:t>160)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9CF0" w14:textId="77777777" w:rsidR="005D5A2A" w:rsidRPr="00F511A5" w:rsidRDefault="005D5A2A" w:rsidP="00191392">
            <w:pPr>
              <w:pStyle w:val="TAL"/>
              <w:rPr>
                <w:ins w:id="83"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863D" w14:textId="77777777" w:rsidR="005D5A2A" w:rsidRPr="00F511A5" w:rsidRDefault="005D5A2A" w:rsidP="00191392">
            <w:pPr>
              <w:pStyle w:val="TAL"/>
              <w:rPr>
                <w:ins w:id="84" w:author="Huawei" w:date="2023-02-14T18:01:00Z"/>
                <w:snapToGrid w:val="0"/>
              </w:rPr>
            </w:pPr>
          </w:p>
        </w:tc>
      </w:tr>
      <w:tr w:rsidR="005D5A2A" w:rsidRPr="00F511A5" w14:paraId="04BC184D" w14:textId="77777777" w:rsidTr="005D5A2A">
        <w:tblPrEx>
          <w:tblCellMar>
            <w:left w:w="99" w:type="dxa"/>
            <w:right w:w="99" w:type="dxa"/>
          </w:tblCellMar>
        </w:tblPrEx>
        <w:trPr>
          <w:ins w:id="85"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C300" w14:textId="77777777" w:rsidR="005D5A2A" w:rsidRPr="00F511A5" w:rsidRDefault="005D5A2A" w:rsidP="00191392">
            <w:pPr>
              <w:pStyle w:val="TAL"/>
              <w:rPr>
                <w:ins w:id="86" w:author="Huawei" w:date="2023-02-14T18:01:00Z"/>
                <w:snapToGrid w:val="0"/>
              </w:rPr>
            </w:pPr>
            <w:ins w:id="87"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8D8D" w14:textId="77777777" w:rsidR="005D5A2A" w:rsidRPr="00F511A5" w:rsidRDefault="005D5A2A" w:rsidP="00191392">
            <w:pPr>
              <w:pStyle w:val="TAL"/>
              <w:rPr>
                <w:ins w:id="88"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16B1" w14:textId="77777777" w:rsidR="005D5A2A" w:rsidRPr="00F511A5" w:rsidRDefault="005D5A2A" w:rsidP="00191392">
            <w:pPr>
              <w:pStyle w:val="TAL"/>
              <w:rPr>
                <w:ins w:id="89"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E2F" w14:textId="77777777" w:rsidR="005D5A2A" w:rsidRPr="00F511A5" w:rsidRDefault="005D5A2A" w:rsidP="00191392">
            <w:pPr>
              <w:pStyle w:val="TAL"/>
              <w:rPr>
                <w:ins w:id="90" w:author="Huawei" w:date="2023-02-14T18:01:00Z"/>
                <w:snapToGrid w:val="0"/>
              </w:rPr>
            </w:pPr>
          </w:p>
        </w:tc>
      </w:tr>
      <w:tr w:rsidR="005D5A2A" w:rsidRPr="00F511A5" w14:paraId="476198DD" w14:textId="77777777" w:rsidTr="005D5A2A">
        <w:tblPrEx>
          <w:tblCellMar>
            <w:left w:w="99" w:type="dxa"/>
            <w:right w:w="99" w:type="dxa"/>
          </w:tblCellMar>
        </w:tblPrEx>
        <w:trPr>
          <w:ins w:id="91"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CF06E" w14:textId="77777777" w:rsidR="005D5A2A" w:rsidRPr="00F511A5" w:rsidRDefault="005D5A2A" w:rsidP="00191392">
            <w:pPr>
              <w:pStyle w:val="TAL"/>
              <w:rPr>
                <w:ins w:id="92" w:author="Huawei" w:date="2023-02-14T18:01:00Z"/>
                <w:snapToGrid w:val="0"/>
                <w:lang w:eastAsia="zh-CN"/>
              </w:rPr>
            </w:pPr>
            <w:ins w:id="93"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771E" w14:textId="77777777" w:rsidR="005D5A2A" w:rsidRPr="00F511A5" w:rsidRDefault="005D5A2A" w:rsidP="00191392">
            <w:pPr>
              <w:pStyle w:val="TAL"/>
              <w:rPr>
                <w:ins w:id="94"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747F" w14:textId="77777777" w:rsidR="005D5A2A" w:rsidRPr="00F511A5" w:rsidRDefault="005D5A2A" w:rsidP="00191392">
            <w:pPr>
              <w:pStyle w:val="TAL"/>
              <w:rPr>
                <w:ins w:id="95" w:author="Huawei" w:date="2023-02-14T18:01:00Z"/>
                <w:snapToGrid w:val="0"/>
                <w:lang w:eastAsia="zh-CN"/>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E144" w14:textId="77777777" w:rsidR="005D5A2A" w:rsidRPr="00F511A5" w:rsidRDefault="005D5A2A" w:rsidP="00191392">
            <w:pPr>
              <w:pStyle w:val="TAL"/>
              <w:rPr>
                <w:ins w:id="96" w:author="Huawei" w:date="2023-02-14T18:01:00Z"/>
                <w:snapToGrid w:val="0"/>
              </w:rPr>
            </w:pPr>
          </w:p>
        </w:tc>
      </w:tr>
      <w:tr w:rsidR="005D5A2A" w:rsidRPr="00F511A5" w14:paraId="7C08F1F9" w14:textId="77777777" w:rsidTr="005D5A2A">
        <w:tblPrEx>
          <w:tblCellMar>
            <w:left w:w="99" w:type="dxa"/>
            <w:right w:w="99" w:type="dxa"/>
          </w:tblCellMar>
        </w:tblPrEx>
        <w:trPr>
          <w:ins w:id="97"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21BE" w14:textId="77777777" w:rsidR="005D5A2A" w:rsidRPr="00F511A5" w:rsidRDefault="005D5A2A" w:rsidP="00191392">
            <w:pPr>
              <w:pStyle w:val="TAL"/>
              <w:rPr>
                <w:ins w:id="98" w:author="Huawei" w:date="2023-02-14T18:01:00Z"/>
                <w:snapToGrid w:val="0"/>
                <w:lang w:eastAsia="zh-CN"/>
              </w:rPr>
            </w:pPr>
            <w:ins w:id="99" w:author="Huawei" w:date="2023-02-14T18:01:00Z">
              <w:r w:rsidRPr="00F511A5">
                <w:rPr>
                  <w:snapToGrid w:val="0"/>
                  <w:lang w:eastAsia="zh-CN"/>
                </w:rPr>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2621" w14:textId="77777777" w:rsidR="005D5A2A" w:rsidRPr="00F511A5" w:rsidRDefault="005D5A2A" w:rsidP="00191392">
            <w:pPr>
              <w:pStyle w:val="TAL"/>
              <w:rPr>
                <w:ins w:id="100"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8AFF" w14:textId="77777777" w:rsidR="005D5A2A" w:rsidRPr="00F511A5" w:rsidRDefault="005D5A2A" w:rsidP="00191392">
            <w:pPr>
              <w:pStyle w:val="TAL"/>
              <w:rPr>
                <w:ins w:id="101" w:author="Huawei" w:date="2023-02-14T18:01:00Z"/>
                <w:snapToGrid w:val="0"/>
                <w:lang w:eastAsia="zh-CN"/>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054B" w14:textId="77777777" w:rsidR="005D5A2A" w:rsidRPr="00F511A5" w:rsidRDefault="005D5A2A" w:rsidP="00191392">
            <w:pPr>
              <w:pStyle w:val="TAL"/>
              <w:rPr>
                <w:ins w:id="102" w:author="Huawei" w:date="2023-02-14T18:01:00Z"/>
                <w:snapToGrid w:val="0"/>
              </w:rPr>
            </w:pPr>
          </w:p>
        </w:tc>
      </w:tr>
    </w:tbl>
    <w:p w14:paraId="7E37D497" w14:textId="77777777" w:rsidR="0063646B" w:rsidRPr="00F511A5" w:rsidRDefault="0063646B" w:rsidP="0063646B">
      <w:pPr>
        <w:rPr>
          <w:lang w:eastAsia="zh-CN"/>
        </w:rPr>
      </w:pPr>
    </w:p>
    <w:p w14:paraId="3EE39DDD" w14:textId="77777777" w:rsidR="0063646B" w:rsidRPr="00F511A5" w:rsidRDefault="0063646B" w:rsidP="0063646B">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.1.3.3</w:t>
      </w:r>
      <w:r w:rsidRPr="00F511A5">
        <w:t>-</w:t>
      </w:r>
      <w:r w:rsidRPr="00F511A5">
        <w:rPr>
          <w:lang w:eastAsia="zh-CN"/>
        </w:rPr>
        <w:t>3</w:t>
      </w:r>
      <w:r w:rsidRPr="00F511A5">
        <w:t xml:space="preserve">: </w:t>
      </w:r>
      <w:proofErr w:type="spellStart"/>
      <w:r w:rsidRPr="00F511A5">
        <w:rPr>
          <w:snapToGrid w:val="0"/>
        </w:rPr>
        <w:t>RRCReconfigurationCompleteSidelink</w:t>
      </w:r>
      <w:proofErr w:type="spellEnd"/>
      <w:r w:rsidRPr="00F511A5">
        <w:rPr>
          <w:snapToGrid w:val="0"/>
          <w:lang w:eastAsia="zh-CN"/>
        </w:rPr>
        <w:t xml:space="preserve"> (step 4,</w:t>
      </w:r>
      <w:r w:rsidRPr="00F511A5">
        <w:t xml:space="preserve"> </w:t>
      </w:r>
      <w:r w:rsidRPr="00F511A5">
        <w:rPr>
          <w:snapToGrid w:val="0"/>
          <w:lang w:eastAsia="zh-CN"/>
        </w:rPr>
        <w:t>Table 12.1.5.1.3.2-1)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63646B" w:rsidRPr="00F511A5" w14:paraId="5E396304"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3D2C0E9D" w14:textId="77777777" w:rsidR="0063646B" w:rsidRPr="00F511A5" w:rsidRDefault="0063646B" w:rsidP="00191392">
            <w:pPr>
              <w:pStyle w:val="TAL"/>
              <w:rPr>
                <w:lang w:eastAsia="zh-CN"/>
              </w:rPr>
            </w:pPr>
            <w:r w:rsidRPr="00F511A5">
              <w:rPr>
                <w:lang w:eastAsia="zh-CN"/>
              </w:rPr>
              <w:t>Derivation path: TS 38.508-1 [4], Table 4.6.1A-4 with condition RX</w:t>
            </w:r>
          </w:p>
        </w:tc>
      </w:tr>
    </w:tbl>
    <w:p w14:paraId="5A988351" w14:textId="77777777" w:rsidR="0063646B" w:rsidRDefault="0063646B" w:rsidP="0063646B">
      <w:pPr>
        <w:rPr>
          <w:lang w:eastAsia="zh-CN"/>
        </w:rPr>
      </w:pPr>
    </w:p>
    <w:p w14:paraId="27F2A5BA" w14:textId="77777777" w:rsidR="00433491" w:rsidRPr="00F511A5" w:rsidRDefault="00433491" w:rsidP="00433491">
      <w:pPr>
        <w:pStyle w:val="40"/>
        <w:rPr>
          <w:lang w:eastAsia="zh-CN"/>
        </w:rPr>
      </w:pPr>
      <w:r w:rsidRPr="00F511A5">
        <w:rPr>
          <w:lang w:eastAsia="zh-CN"/>
        </w:rPr>
        <w:lastRenderedPageBreak/>
        <w:t>12.1.5.2</w:t>
      </w:r>
      <w:r w:rsidRPr="00F511A5">
        <w:tab/>
        <w:t xml:space="preserve">PC5-only operation / </w:t>
      </w:r>
      <w:proofErr w:type="spellStart"/>
      <w:r w:rsidRPr="00F511A5">
        <w:t>Sidelink</w:t>
      </w:r>
      <w:proofErr w:type="spellEnd"/>
      <w:r w:rsidRPr="00F511A5">
        <w:t xml:space="preserve"> CSI reporting / Reporting</w:t>
      </w:r>
    </w:p>
    <w:p w14:paraId="22CC883F" w14:textId="77777777" w:rsidR="00433491" w:rsidRPr="00F511A5" w:rsidRDefault="00433491" w:rsidP="00433491">
      <w:pPr>
        <w:pStyle w:val="H6"/>
      </w:pPr>
      <w:r w:rsidRPr="00F511A5">
        <w:rPr>
          <w:lang w:eastAsia="zh-CN"/>
        </w:rPr>
        <w:t>12.1.5.2</w:t>
      </w:r>
      <w:r w:rsidRPr="00F511A5">
        <w:t>.1</w:t>
      </w:r>
      <w:r w:rsidRPr="00F511A5">
        <w:tab/>
        <w:t>Test Purpose (TP)</w:t>
      </w:r>
    </w:p>
    <w:p w14:paraId="1B938ACB" w14:textId="77777777" w:rsidR="00433491" w:rsidRPr="00F511A5" w:rsidRDefault="00433491" w:rsidP="00433491">
      <w:pPr>
        <w:pStyle w:val="H6"/>
      </w:pPr>
      <w:r w:rsidRPr="00F511A5">
        <w:t>(1)</w:t>
      </w:r>
    </w:p>
    <w:p w14:paraId="0640402D" w14:textId="77777777" w:rsidR="00433491" w:rsidRPr="00F511A5" w:rsidRDefault="00433491" w:rsidP="00433491">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r w:rsidRPr="00F511A5">
        <w:rPr>
          <w:noProof w:val="0"/>
          <w:lang w:eastAsia="zh-CN"/>
        </w:rPr>
        <w:t>having</w:t>
      </w:r>
      <w:r w:rsidRPr="00F511A5">
        <w:rPr>
          <w:noProof w:val="0"/>
        </w:rPr>
        <w:t xml:space="preserve"> established PC5 RRC connection with peer UE and configured</w:t>
      </w:r>
      <w:r w:rsidRPr="00F511A5">
        <w:rPr>
          <w:noProof w:val="0"/>
          <w:lang w:eastAsia="zh-CN"/>
        </w:rPr>
        <w:t xml:space="preserve"> </w:t>
      </w:r>
      <w:r w:rsidRPr="00F511A5">
        <w:rPr>
          <w:noProof w:val="0"/>
        </w:rPr>
        <w:t>by peer UE to perform CSI measurement}</w:t>
      </w:r>
    </w:p>
    <w:p w14:paraId="69EABB30" w14:textId="77777777" w:rsidR="00433491" w:rsidRPr="00F511A5" w:rsidRDefault="00433491" w:rsidP="00433491">
      <w:pPr>
        <w:pStyle w:val="PL"/>
        <w:rPr>
          <w:noProof w:val="0"/>
        </w:rPr>
      </w:pPr>
      <w:r w:rsidRPr="00F511A5">
        <w:rPr>
          <w:b/>
          <w:noProof w:val="0"/>
        </w:rPr>
        <w:t>ensure that</w:t>
      </w:r>
      <w:r w:rsidRPr="00F511A5">
        <w:rPr>
          <w:noProof w:val="0"/>
        </w:rPr>
        <w:t xml:space="preserve"> {</w:t>
      </w:r>
    </w:p>
    <w:p w14:paraId="6D1C0D28" w14:textId="77777777" w:rsidR="00433491" w:rsidRPr="00F511A5" w:rsidRDefault="00433491" w:rsidP="00433491">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receives a SCI format </w:t>
      </w:r>
      <w:r w:rsidRPr="00F511A5">
        <w:rPr>
          <w:noProof w:val="0"/>
          <w:lang w:eastAsia="zh-CN"/>
        </w:rPr>
        <w:t>2</w:t>
      </w:r>
      <w:r w:rsidRPr="00F511A5">
        <w:rPr>
          <w:noProof w:val="0"/>
        </w:rPr>
        <w:t>-A to trigger SL CSI report}</w:t>
      </w:r>
    </w:p>
    <w:p w14:paraId="6831A6DF" w14:textId="77777777" w:rsidR="00433491" w:rsidRPr="00F511A5" w:rsidRDefault="00433491" w:rsidP="00433491">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rFonts w:cs="Courier New"/>
          <w:noProof w:val="0"/>
          <w:szCs w:val="16"/>
        </w:rPr>
        <w:t>UE</w:t>
      </w:r>
      <w:proofErr w:type="gramEnd"/>
      <w:r w:rsidRPr="00F511A5">
        <w:rPr>
          <w:rFonts w:cs="Courier New"/>
          <w:noProof w:val="0"/>
          <w:szCs w:val="16"/>
        </w:rPr>
        <w:t xml:space="preserve"> sends an CSI reporting MAC-CE to peer UE</w:t>
      </w:r>
      <w:r w:rsidRPr="00F511A5">
        <w:rPr>
          <w:rFonts w:cs="Courier New"/>
          <w:noProof w:val="0"/>
          <w:szCs w:val="16"/>
          <w:lang w:eastAsia="zh-CN"/>
        </w:rPr>
        <w:t xml:space="preserve"> </w:t>
      </w:r>
      <w:r w:rsidRPr="00F511A5">
        <w:rPr>
          <w:noProof w:val="0"/>
        </w:rPr>
        <w:t>}</w:t>
      </w:r>
    </w:p>
    <w:p w14:paraId="53DBB637" w14:textId="77777777" w:rsidR="00433491" w:rsidRPr="00F511A5" w:rsidRDefault="00433491" w:rsidP="00433491">
      <w:pPr>
        <w:pStyle w:val="PL"/>
        <w:rPr>
          <w:noProof w:val="0"/>
          <w:lang w:eastAsia="zh-CN"/>
        </w:rPr>
      </w:pPr>
      <w:r w:rsidRPr="00F511A5">
        <w:rPr>
          <w:noProof w:val="0"/>
        </w:rPr>
        <w:t xml:space="preserve">            }</w:t>
      </w:r>
    </w:p>
    <w:p w14:paraId="2EEA49D4" w14:textId="77777777" w:rsidR="00433491" w:rsidRPr="00F511A5" w:rsidRDefault="00433491" w:rsidP="00433491">
      <w:pPr>
        <w:pStyle w:val="PL"/>
        <w:rPr>
          <w:noProof w:val="0"/>
          <w:lang w:eastAsia="zh-CN"/>
        </w:rPr>
      </w:pPr>
    </w:p>
    <w:p w14:paraId="6D1F086E" w14:textId="77777777" w:rsidR="00433491" w:rsidRPr="00F511A5" w:rsidRDefault="00433491" w:rsidP="00433491">
      <w:pPr>
        <w:pStyle w:val="H6"/>
      </w:pPr>
      <w:r w:rsidRPr="00F511A5">
        <w:rPr>
          <w:lang w:eastAsia="zh-CN"/>
        </w:rPr>
        <w:t>12.1.5.2</w:t>
      </w:r>
      <w:r w:rsidRPr="00F511A5">
        <w:t>.</w:t>
      </w:r>
      <w:r w:rsidRPr="00F511A5">
        <w:rPr>
          <w:lang w:eastAsia="zh-CN"/>
        </w:rPr>
        <w:t>2</w:t>
      </w:r>
      <w:r w:rsidRPr="00F511A5">
        <w:tab/>
        <w:t>Conformance requirements</w:t>
      </w:r>
    </w:p>
    <w:p w14:paraId="5A934990" w14:textId="77777777" w:rsidR="00433491" w:rsidRPr="00F511A5" w:rsidRDefault="00433491" w:rsidP="00433491">
      <w:pPr>
        <w:rPr>
          <w:lang w:eastAsia="zh-CN"/>
        </w:rPr>
      </w:pPr>
      <w:r w:rsidRPr="00F511A5">
        <w:t>References: The conformance requirements covered in the present TC are specified in: TS 38.331 [22], subclause 5.8.</w:t>
      </w:r>
      <w:r w:rsidRPr="00F511A5">
        <w:rPr>
          <w:lang w:eastAsia="zh-CN"/>
        </w:rPr>
        <w:t>9</w:t>
      </w:r>
      <w:r w:rsidRPr="00F511A5">
        <w:t>.</w:t>
      </w:r>
      <w:r w:rsidRPr="00F511A5">
        <w:rPr>
          <w:lang w:eastAsia="zh-CN"/>
        </w:rPr>
        <w:t>1</w:t>
      </w:r>
      <w:r w:rsidRPr="00F511A5">
        <w:t>.</w:t>
      </w:r>
      <w:r w:rsidRPr="00F511A5">
        <w:rPr>
          <w:lang w:eastAsia="zh-CN"/>
        </w:rPr>
        <w:t>1,5.8.9.1.2,5.8.9.1.3,</w:t>
      </w:r>
      <w:r w:rsidRPr="00F511A5">
        <w:t xml:space="preserve"> TS </w:t>
      </w:r>
      <w:r w:rsidRPr="00F511A5">
        <w:rPr>
          <w:lang w:eastAsia="zh-CN"/>
        </w:rPr>
        <w:t>38</w:t>
      </w:r>
      <w:r w:rsidRPr="00F511A5">
        <w:t>.</w:t>
      </w:r>
      <w:r w:rsidRPr="00F511A5">
        <w:rPr>
          <w:lang w:eastAsia="zh-CN"/>
        </w:rPr>
        <w:t>321</w:t>
      </w:r>
      <w:r w:rsidRPr="00F511A5">
        <w:t xml:space="preserve">, clause </w:t>
      </w:r>
      <w:r w:rsidRPr="00F511A5">
        <w:rPr>
          <w:lang w:eastAsia="zh-CN"/>
        </w:rPr>
        <w:t>6.1.3.35.</w:t>
      </w:r>
      <w:r w:rsidRPr="00F511A5">
        <w:t xml:space="preserve"> Unless otherwise stated these are Rel-16 requirements. </w:t>
      </w:r>
    </w:p>
    <w:p w14:paraId="5F79FED7"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5.8.9.1.1</w:t>
      </w:r>
      <w:r w:rsidRPr="00F511A5">
        <w:t>]</w:t>
      </w:r>
    </w:p>
    <w:p w14:paraId="66325CAA" w14:textId="77777777" w:rsidR="00433491" w:rsidRPr="00F511A5" w:rsidRDefault="00433491" w:rsidP="00433491">
      <w:r w:rsidRPr="00F511A5">
        <w:t>General</w:t>
      </w:r>
    </w:p>
    <w:p w14:paraId="3519C870" w14:textId="77777777" w:rsidR="00433491" w:rsidRPr="00F511A5" w:rsidRDefault="00433491" w:rsidP="00433491">
      <w:pPr>
        <w:pStyle w:val="TH"/>
      </w:pPr>
      <w:r w:rsidRPr="00F511A5">
        <w:object w:dxaOrig="4850" w:dyaOrig="2130" w14:anchorId="41719CE3">
          <v:shape id="_x0000_i1027" type="#_x0000_t75" style="width:242.6pt;height:106.45pt" o:ole="">
            <v:imagedata r:id="rId13" o:title=""/>
          </v:shape>
          <o:OLEObject Type="Embed" ProgID="Mscgen.Chart" ShapeID="_x0000_i1027" DrawAspect="Content" ObjectID="_1738096960" r:id="rId17"/>
        </w:object>
      </w:r>
    </w:p>
    <w:p w14:paraId="392B52FF" w14:textId="77777777" w:rsidR="00433491" w:rsidRPr="00F511A5" w:rsidRDefault="00433491" w:rsidP="00433491">
      <w:pPr>
        <w:pStyle w:val="TF"/>
      </w:pPr>
      <w:r w:rsidRPr="00F511A5">
        <w:t xml:space="preserve">Figure 5.8.9.1.1-1: </w:t>
      </w:r>
      <w:proofErr w:type="spellStart"/>
      <w:r w:rsidRPr="00F511A5">
        <w:t>Sidelink</w:t>
      </w:r>
      <w:proofErr w:type="spellEnd"/>
      <w:r w:rsidRPr="00F511A5">
        <w:t xml:space="preserve"> RRC reconfiguration, successful</w:t>
      </w:r>
    </w:p>
    <w:p w14:paraId="4E1BC01A" w14:textId="77777777" w:rsidR="00433491" w:rsidRPr="00F511A5" w:rsidRDefault="00433491" w:rsidP="00433491"/>
    <w:p w14:paraId="19A57984" w14:textId="77777777" w:rsidR="00433491" w:rsidRPr="00F511A5" w:rsidRDefault="00433491" w:rsidP="00433491">
      <w:pPr>
        <w:pStyle w:val="TH"/>
      </w:pPr>
      <w:r w:rsidRPr="00F511A5">
        <w:object w:dxaOrig="4740" w:dyaOrig="2130" w14:anchorId="3E9C75B3">
          <v:shape id="_x0000_i1028" type="#_x0000_t75" style="width:236.75pt;height:106.45pt" o:ole="">
            <v:imagedata r:id="rId15" o:title=""/>
          </v:shape>
          <o:OLEObject Type="Embed" ProgID="Mscgen.Chart" ShapeID="_x0000_i1028" DrawAspect="Content" ObjectID="_1738096961" r:id="rId18"/>
        </w:object>
      </w:r>
    </w:p>
    <w:p w14:paraId="7C338F25" w14:textId="77777777" w:rsidR="00433491" w:rsidRPr="00F511A5" w:rsidRDefault="00433491" w:rsidP="00433491">
      <w:pPr>
        <w:pStyle w:val="TF"/>
      </w:pPr>
      <w:r w:rsidRPr="00F511A5">
        <w:t xml:space="preserve">Figure 5.8.9.1.1-2: </w:t>
      </w:r>
      <w:proofErr w:type="spellStart"/>
      <w:r w:rsidRPr="00F511A5">
        <w:t>Sidelink</w:t>
      </w:r>
      <w:proofErr w:type="spellEnd"/>
      <w:r w:rsidRPr="00F511A5">
        <w:t xml:space="preserve"> RRC reconfiguration, failure</w:t>
      </w:r>
    </w:p>
    <w:p w14:paraId="6107889C" w14:textId="77777777" w:rsidR="00433491" w:rsidRPr="00F511A5" w:rsidRDefault="00433491" w:rsidP="00433491"/>
    <w:p w14:paraId="7910A069" w14:textId="77777777" w:rsidR="00433491" w:rsidRPr="00F511A5" w:rsidRDefault="00433491" w:rsidP="00433491">
      <w:r w:rsidRPr="00F511A5">
        <w:t xml:space="preserve">The purpose of this procedure is to modify a PC5-RRC connection, e.g. to establish/modify/release </w:t>
      </w:r>
      <w:proofErr w:type="spellStart"/>
      <w:r w:rsidRPr="00F511A5">
        <w:t>sidelink</w:t>
      </w:r>
      <w:proofErr w:type="spellEnd"/>
      <w:r w:rsidRPr="00F511A5">
        <w:t xml:space="preserve"> DRBs, to (re-)configure NR </w:t>
      </w:r>
      <w:proofErr w:type="spellStart"/>
      <w:r w:rsidRPr="00F511A5">
        <w:t>sidelink</w:t>
      </w:r>
      <w:proofErr w:type="spellEnd"/>
      <w:r w:rsidRPr="00F511A5">
        <w:t xml:space="preserve"> measurement and reporting, to (re-)configure </w:t>
      </w:r>
      <w:proofErr w:type="spellStart"/>
      <w:r w:rsidRPr="00F511A5">
        <w:t>sidelink</w:t>
      </w:r>
      <w:proofErr w:type="spellEnd"/>
      <w:r w:rsidRPr="00F511A5">
        <w:t xml:space="preserve"> CSI reference signal resources and CSI reporting latency bound.</w:t>
      </w:r>
    </w:p>
    <w:p w14:paraId="0DE6D0E3" w14:textId="77777777" w:rsidR="00433491" w:rsidRPr="00F511A5" w:rsidRDefault="00433491" w:rsidP="00433491">
      <w:r w:rsidRPr="00F511A5">
        <w:t xml:space="preserve">The UE may initiate the </w:t>
      </w:r>
      <w:proofErr w:type="spellStart"/>
      <w:r w:rsidRPr="00F511A5">
        <w:t>sidelink</w:t>
      </w:r>
      <w:proofErr w:type="spellEnd"/>
      <w:r w:rsidRPr="00F511A5">
        <w:t xml:space="preserve"> RRC reconfiguration procedure and perform the operation in sub-clause 5.8.9.1.2 on the corresponding PC5-RRC connection in following cases:</w:t>
      </w:r>
    </w:p>
    <w:p w14:paraId="6AE847F0" w14:textId="77777777" w:rsidR="00433491" w:rsidRPr="00F511A5" w:rsidRDefault="00433491" w:rsidP="00433491">
      <w:r w:rsidRPr="00F511A5">
        <w:t>-</w:t>
      </w:r>
      <w:r w:rsidRPr="00F511A5">
        <w:tab/>
        <w:t xml:space="preserve">the release of </w:t>
      </w:r>
      <w:proofErr w:type="spellStart"/>
      <w:r w:rsidRPr="00F511A5">
        <w:t>sidelink</w:t>
      </w:r>
      <w:proofErr w:type="spellEnd"/>
      <w:r w:rsidRPr="00F511A5">
        <w:t xml:space="preserve"> DRBs associated with the peer UE, as specified in sub-clause 5.8.9.1a.1;</w:t>
      </w:r>
    </w:p>
    <w:p w14:paraId="6C1CBA38" w14:textId="77777777" w:rsidR="00433491" w:rsidRPr="00F511A5" w:rsidRDefault="00433491" w:rsidP="00433491">
      <w:r w:rsidRPr="00F511A5">
        <w:t>-</w:t>
      </w:r>
      <w:r w:rsidRPr="00F511A5">
        <w:tab/>
        <w:t xml:space="preserve">the establishment of </w:t>
      </w:r>
      <w:proofErr w:type="spellStart"/>
      <w:r w:rsidRPr="00F511A5">
        <w:t>sidelink</w:t>
      </w:r>
      <w:proofErr w:type="spellEnd"/>
      <w:r w:rsidRPr="00F511A5">
        <w:t xml:space="preserve"> DRBs associated with the peer UE, as specified in sub-clause 5.8.9.1a.2;</w:t>
      </w:r>
    </w:p>
    <w:p w14:paraId="2520F640" w14:textId="77777777" w:rsidR="00433491" w:rsidRPr="00F511A5" w:rsidRDefault="00433491" w:rsidP="00433491">
      <w:r w:rsidRPr="00F511A5">
        <w:t>-</w:t>
      </w:r>
      <w:r w:rsidRPr="00F511A5">
        <w:tab/>
        <w:t xml:space="preserve">the modification for the parameters included in </w:t>
      </w:r>
      <w:r w:rsidRPr="00F511A5">
        <w:rPr>
          <w:i/>
        </w:rPr>
        <w:t>SLRB-Config</w:t>
      </w:r>
      <w:r w:rsidRPr="00F511A5">
        <w:t xml:space="preserve"> of </w:t>
      </w:r>
      <w:proofErr w:type="spellStart"/>
      <w:r w:rsidRPr="00F511A5">
        <w:t>sidelink</w:t>
      </w:r>
      <w:proofErr w:type="spellEnd"/>
      <w:r w:rsidRPr="00F511A5">
        <w:t xml:space="preserve"> DRBs associated with the peer UE, as specified in sub-clause 5.8.9.1a.2;</w:t>
      </w:r>
    </w:p>
    <w:p w14:paraId="7C93AB1F" w14:textId="77777777" w:rsidR="00433491" w:rsidRPr="00F511A5" w:rsidRDefault="00433491" w:rsidP="00433491">
      <w:r w:rsidRPr="00F511A5">
        <w:t>-</w:t>
      </w:r>
      <w:r w:rsidRPr="00F511A5">
        <w:tab/>
        <w:t xml:space="preserve">the (re-)configuration of the peer UE to perform NR </w:t>
      </w:r>
      <w:proofErr w:type="spellStart"/>
      <w:r w:rsidRPr="00F511A5">
        <w:t>sidelink</w:t>
      </w:r>
      <w:proofErr w:type="spellEnd"/>
      <w:r w:rsidRPr="00F511A5">
        <w:t xml:space="preserve"> measurement and report.</w:t>
      </w:r>
    </w:p>
    <w:p w14:paraId="4818B51B" w14:textId="77777777" w:rsidR="00433491" w:rsidRPr="00F511A5" w:rsidRDefault="00433491" w:rsidP="00433491">
      <w:r w:rsidRPr="00F511A5">
        <w:lastRenderedPageBreak/>
        <w:t>-</w:t>
      </w:r>
      <w:r w:rsidRPr="00F511A5">
        <w:tab/>
        <w:t xml:space="preserve">the (re-)configuration of the </w:t>
      </w:r>
      <w:proofErr w:type="spellStart"/>
      <w:r w:rsidRPr="00F511A5">
        <w:t>sidelink</w:t>
      </w:r>
      <w:proofErr w:type="spellEnd"/>
      <w:r w:rsidRPr="00F511A5">
        <w:t xml:space="preserve"> CSI reference signal resources and CSI reporting latency bound.</w:t>
      </w:r>
    </w:p>
    <w:p w14:paraId="76E89590" w14:textId="77777777" w:rsidR="00433491" w:rsidRPr="00F511A5" w:rsidRDefault="00433491" w:rsidP="00433491">
      <w:pPr>
        <w:rPr>
          <w:lang w:eastAsia="zh-CN"/>
        </w:rPr>
      </w:pPr>
      <w:r w:rsidRPr="00F511A5">
        <w:rPr>
          <w:lang w:eastAsia="zh-CN"/>
        </w:rPr>
        <w:t>I</w:t>
      </w:r>
      <w:r w:rsidRPr="00F511A5">
        <w:t xml:space="preserve">n RRC_CONNECTED, the UE applies the NR </w:t>
      </w:r>
      <w:proofErr w:type="spellStart"/>
      <w:r w:rsidRPr="00F511A5">
        <w:t>sidelink</w:t>
      </w:r>
      <w:proofErr w:type="spellEnd"/>
      <w:r w:rsidRPr="00F511A5">
        <w:t xml:space="preserve"> communications parameters provided in </w:t>
      </w:r>
      <w:proofErr w:type="spellStart"/>
      <w:r w:rsidRPr="00F511A5">
        <w:rPr>
          <w:i/>
        </w:rPr>
        <w:t>RRCReconfiguration</w:t>
      </w:r>
      <w:proofErr w:type="spellEnd"/>
      <w:r w:rsidRPr="00F511A5">
        <w:rPr>
          <w:lang w:eastAsia="zh-CN"/>
        </w:rPr>
        <w:t xml:space="preserve"> (if any). In</w:t>
      </w:r>
      <w:r w:rsidRPr="00F511A5">
        <w:t xml:space="preserve"> RRC_IDLE or RRC_INACTIVE</w:t>
      </w:r>
      <w:r w:rsidRPr="00F511A5">
        <w:rPr>
          <w:lang w:eastAsia="zh-CN"/>
        </w:rPr>
        <w:t>, the UE applies</w:t>
      </w:r>
      <w:r w:rsidRPr="00F511A5">
        <w:t xml:space="preserve"> the NR </w:t>
      </w:r>
      <w:proofErr w:type="spellStart"/>
      <w:r w:rsidRPr="00F511A5">
        <w:t>sidelink</w:t>
      </w:r>
      <w:proofErr w:type="spellEnd"/>
      <w:r w:rsidRPr="00F511A5">
        <w:t xml:space="preserve"> communications parameters provided in </w:t>
      </w:r>
      <w:r w:rsidRPr="00F511A5">
        <w:rPr>
          <w:szCs w:val="22"/>
        </w:rPr>
        <w:t>system information</w:t>
      </w:r>
      <w:r w:rsidRPr="00F511A5">
        <w:rPr>
          <w:lang w:eastAsia="zh-CN"/>
        </w:rPr>
        <w:t xml:space="preserve"> (if any). For other cases, </w:t>
      </w:r>
      <w:r w:rsidRPr="00F511A5">
        <w:t xml:space="preserve">UEs apply the NR </w:t>
      </w:r>
      <w:proofErr w:type="spellStart"/>
      <w:r w:rsidRPr="00F511A5">
        <w:t>sidelink</w:t>
      </w:r>
      <w:proofErr w:type="spellEnd"/>
      <w:r w:rsidRPr="00F511A5">
        <w:t xml:space="preserve"> communications parameters provided in </w:t>
      </w:r>
      <w:proofErr w:type="spellStart"/>
      <w:r w:rsidRPr="00F511A5">
        <w:rPr>
          <w:i/>
        </w:rPr>
        <w:t>SidelinkPreconfigNR</w:t>
      </w:r>
      <w:proofErr w:type="spellEnd"/>
      <w:r w:rsidRPr="00F511A5">
        <w:rPr>
          <w:i/>
        </w:rPr>
        <w:t xml:space="preserve"> </w:t>
      </w:r>
      <w:r w:rsidRPr="00F511A5">
        <w:rPr>
          <w:lang w:eastAsia="zh-CN"/>
        </w:rPr>
        <w:t xml:space="preserve">(if any). When UE performs state transition between above three cases, </w:t>
      </w:r>
      <w:r w:rsidRPr="00F511A5">
        <w:t xml:space="preserve">the UE applies the NR </w:t>
      </w:r>
      <w:proofErr w:type="spellStart"/>
      <w:r w:rsidRPr="00F511A5">
        <w:t>sidelink</w:t>
      </w:r>
      <w:proofErr w:type="spellEnd"/>
      <w:r w:rsidRPr="00F511A5">
        <w:t xml:space="preserve">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 xml:space="preserve">he NR </w:t>
      </w:r>
      <w:proofErr w:type="spellStart"/>
      <w:r w:rsidRPr="00F511A5">
        <w:t>sidelink</w:t>
      </w:r>
      <w:proofErr w:type="spellEnd"/>
      <w:r w:rsidRPr="00F511A5">
        <w:t xml:space="preserve"> communications parameters</w:t>
      </w:r>
      <w:r w:rsidRPr="00F511A5">
        <w:rPr>
          <w:lang w:eastAsia="zh-CN"/>
        </w:rPr>
        <w:t xml:space="preserve"> provided in the old state.</w:t>
      </w:r>
    </w:p>
    <w:p w14:paraId="53BE9D76"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5.8.9.1.2</w:t>
      </w:r>
      <w:r w:rsidRPr="00F511A5">
        <w:t>]</w:t>
      </w:r>
    </w:p>
    <w:p w14:paraId="52ABA44A" w14:textId="77777777" w:rsidR="00433491" w:rsidRPr="00F511A5" w:rsidRDefault="00433491" w:rsidP="00433491">
      <w:r w:rsidRPr="00F511A5">
        <w:t xml:space="preserve">The UE shall set the contents of </w:t>
      </w:r>
      <w:proofErr w:type="spellStart"/>
      <w:r w:rsidRPr="00F511A5">
        <w:rPr>
          <w:rFonts w:eastAsia="MS Mincho"/>
          <w:i/>
        </w:rPr>
        <w:t>RRCReconfigurationSidelink</w:t>
      </w:r>
      <w:proofErr w:type="spellEnd"/>
      <w:r w:rsidRPr="00F511A5">
        <w:t xml:space="preserve"> message as follows:</w:t>
      </w:r>
    </w:p>
    <w:p w14:paraId="1DCA7E5B" w14:textId="77777777" w:rsidR="00433491" w:rsidRPr="00F511A5" w:rsidRDefault="00433491" w:rsidP="00433491">
      <w:pPr>
        <w:pStyle w:val="B10"/>
      </w:pPr>
      <w:r w:rsidRPr="00F511A5">
        <w:t>1&gt;</w:t>
      </w:r>
      <w:r w:rsidRPr="00F511A5">
        <w:tab/>
        <w:t xml:space="preserve">for each </w:t>
      </w:r>
      <w:proofErr w:type="spellStart"/>
      <w:r w:rsidRPr="00F511A5">
        <w:t>sidelink</w:t>
      </w:r>
      <w:proofErr w:type="spellEnd"/>
      <w:r w:rsidRPr="00F511A5">
        <w:t xml:space="preserve"> DRB that is to be released, according to sub-clause 5.8.9.1a.1.1, due to configuration by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w:t>
      </w:r>
      <w:r w:rsidRPr="00F511A5">
        <w:rPr>
          <w:rFonts w:eastAsia="Batang"/>
          <w:i/>
        </w:rPr>
        <w:t xml:space="preserve"> </w:t>
      </w:r>
      <w:proofErr w:type="spellStart"/>
      <w:r w:rsidRPr="00F511A5">
        <w:rPr>
          <w:rFonts w:eastAsia="Batang"/>
          <w:i/>
        </w:rPr>
        <w:t>SidelinkPreconfigNR</w:t>
      </w:r>
      <w:proofErr w:type="spellEnd"/>
      <w:r w:rsidRPr="00F511A5">
        <w:rPr>
          <w:rFonts w:eastAsia="Batang"/>
          <w:i/>
        </w:rPr>
        <w:t xml:space="preserve"> </w:t>
      </w:r>
      <w:r w:rsidRPr="00F511A5">
        <w:rPr>
          <w:rFonts w:eastAsia="Batang"/>
        </w:rPr>
        <w:t>or by upper layers</w:t>
      </w:r>
      <w:r w:rsidRPr="00F511A5">
        <w:t>:</w:t>
      </w:r>
    </w:p>
    <w:p w14:paraId="7C5E29DE" w14:textId="77777777" w:rsidR="00433491" w:rsidRPr="00F511A5" w:rsidRDefault="00433491" w:rsidP="00433491">
      <w:pPr>
        <w:pStyle w:val="B20"/>
      </w:pPr>
      <w:r w:rsidRPr="00F511A5">
        <w:t>2&gt;</w:t>
      </w:r>
      <w:r w:rsidRPr="00F511A5">
        <w:tab/>
        <w:t xml:space="preserve">set the </w:t>
      </w:r>
      <w:r w:rsidRPr="00F511A5">
        <w:rPr>
          <w:i/>
        </w:rPr>
        <w:t xml:space="preserve">SLRB-PC5-ConfigIndex </w:t>
      </w:r>
      <w:r w:rsidRPr="00F511A5">
        <w:t xml:space="preserve">included in the </w:t>
      </w:r>
      <w:proofErr w:type="spellStart"/>
      <w:r w:rsidRPr="00F511A5">
        <w:rPr>
          <w:i/>
        </w:rPr>
        <w:t>slrb-ConfigToReleaseList</w:t>
      </w:r>
      <w:proofErr w:type="spellEnd"/>
      <w:r w:rsidRPr="00F511A5">
        <w:t xml:space="preserve"> corresponding to the </w:t>
      </w:r>
      <w:proofErr w:type="spellStart"/>
      <w:r w:rsidRPr="00F511A5">
        <w:t>sidelink</w:t>
      </w:r>
      <w:proofErr w:type="spellEnd"/>
      <w:r w:rsidRPr="00F511A5">
        <w:t xml:space="preserve"> DRB;</w:t>
      </w:r>
    </w:p>
    <w:p w14:paraId="43792E6C" w14:textId="77777777" w:rsidR="00433491" w:rsidRPr="00F511A5" w:rsidRDefault="00433491" w:rsidP="00433491">
      <w:pPr>
        <w:pStyle w:val="B10"/>
      </w:pPr>
      <w:r w:rsidRPr="00F511A5">
        <w:t>1&gt;</w:t>
      </w:r>
      <w:r w:rsidRPr="00F511A5">
        <w:tab/>
        <w:t xml:space="preserve">for each </w:t>
      </w:r>
      <w:proofErr w:type="spellStart"/>
      <w:r w:rsidRPr="00F511A5">
        <w:t>sidelink</w:t>
      </w:r>
      <w:proofErr w:type="spellEnd"/>
      <w:r w:rsidRPr="00F511A5">
        <w:t xml:space="preserve"> DRB that is to be established or modified, according to sub-clause 5.8.9.1a.2.1, due to</w:t>
      </w:r>
      <w:r w:rsidRPr="00F511A5">
        <w:rPr>
          <w:rFonts w:eastAsia="Batang"/>
        </w:rPr>
        <w:t xml:space="preserve"> receiving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 xml:space="preserve"> or</w:t>
      </w:r>
      <w:r w:rsidRPr="00F511A5">
        <w:rPr>
          <w:rFonts w:eastAsia="Batang"/>
          <w:i/>
        </w:rPr>
        <w:t xml:space="preserve"> </w:t>
      </w:r>
      <w:proofErr w:type="spellStart"/>
      <w:r w:rsidRPr="00F511A5">
        <w:rPr>
          <w:rFonts w:eastAsia="Batang"/>
          <w:i/>
        </w:rPr>
        <w:t>SidelinkPreconfigNR</w:t>
      </w:r>
      <w:proofErr w:type="spellEnd"/>
      <w:r w:rsidRPr="00F511A5">
        <w:t>:</w:t>
      </w:r>
    </w:p>
    <w:p w14:paraId="1AF6B9FB" w14:textId="77777777" w:rsidR="00433491" w:rsidRPr="00F511A5" w:rsidRDefault="00433491" w:rsidP="00433491">
      <w:pPr>
        <w:pStyle w:val="B20"/>
      </w:pPr>
      <w:r w:rsidRPr="00F511A5">
        <w:t>2&gt;</w:t>
      </w:r>
      <w:r w:rsidRPr="00F511A5">
        <w:tab/>
        <w:t xml:space="preserve">set the </w:t>
      </w:r>
      <w:r w:rsidRPr="00F511A5">
        <w:rPr>
          <w:i/>
        </w:rPr>
        <w:t>SLRB-Config</w:t>
      </w:r>
      <w:r w:rsidRPr="00F511A5">
        <w:t xml:space="preserve"> included in the </w:t>
      </w:r>
      <w:proofErr w:type="spellStart"/>
      <w:r w:rsidRPr="00F511A5">
        <w:rPr>
          <w:i/>
        </w:rPr>
        <w:t>slrb-ConfigToAddModList</w:t>
      </w:r>
      <w:proofErr w:type="spellEnd"/>
      <w:r w:rsidRPr="00F511A5">
        <w:t xml:space="preserve">, according to the received </w:t>
      </w:r>
      <w:proofErr w:type="spellStart"/>
      <w:r w:rsidRPr="00F511A5">
        <w:rPr>
          <w:i/>
        </w:rPr>
        <w:t>sl-RadioBearerConfig</w:t>
      </w:r>
      <w:proofErr w:type="spellEnd"/>
      <w:r w:rsidRPr="00F511A5">
        <w:t xml:space="preserve"> and </w:t>
      </w:r>
      <w:proofErr w:type="spellStart"/>
      <w:r w:rsidRPr="00F511A5">
        <w:rPr>
          <w:i/>
        </w:rPr>
        <w:t>sl</w:t>
      </w:r>
      <w:proofErr w:type="spellEnd"/>
      <w:r w:rsidRPr="00F511A5">
        <w:rPr>
          <w:i/>
        </w:rPr>
        <w:t>-RLC-</w:t>
      </w:r>
      <w:proofErr w:type="spellStart"/>
      <w:r w:rsidRPr="00F511A5">
        <w:rPr>
          <w:i/>
        </w:rPr>
        <w:t>BearerConfig</w:t>
      </w:r>
      <w:proofErr w:type="spellEnd"/>
      <w:r w:rsidRPr="00F511A5">
        <w:t xml:space="preserve"> corresponding to the </w:t>
      </w:r>
      <w:proofErr w:type="spellStart"/>
      <w:r w:rsidRPr="00F511A5">
        <w:t>sidelink</w:t>
      </w:r>
      <w:proofErr w:type="spellEnd"/>
      <w:r w:rsidRPr="00F511A5">
        <w:t xml:space="preserve"> DRB;</w:t>
      </w:r>
    </w:p>
    <w:p w14:paraId="0649965F" w14:textId="77777777" w:rsidR="00433491" w:rsidRPr="00F511A5" w:rsidRDefault="00433491" w:rsidP="00433491">
      <w:pPr>
        <w:pStyle w:val="B10"/>
      </w:pPr>
      <w:r w:rsidRPr="00F511A5">
        <w:t>1&gt;</w:t>
      </w:r>
      <w:r w:rsidRPr="00F511A5">
        <w:tab/>
        <w:t xml:space="preserve">set the </w:t>
      </w:r>
      <w:proofErr w:type="spellStart"/>
      <w:r w:rsidRPr="00F511A5">
        <w:rPr>
          <w:i/>
        </w:rPr>
        <w:t>sl-MeasConfig</w:t>
      </w:r>
      <w:proofErr w:type="spellEnd"/>
      <w:r w:rsidRPr="00F511A5">
        <w:t xml:space="preserve"> as follows:</w:t>
      </w:r>
    </w:p>
    <w:p w14:paraId="501A793A" w14:textId="77777777" w:rsidR="00433491" w:rsidRPr="00F511A5" w:rsidRDefault="00433491" w:rsidP="00433491">
      <w:pPr>
        <w:pStyle w:val="B20"/>
      </w:pPr>
      <w:r w:rsidRPr="00F511A5">
        <w:t>2&gt;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iCs/>
        </w:rPr>
        <w:t>sl-FreqInfoToAddModList</w:t>
      </w:r>
      <w:proofErr w:type="spellEnd"/>
      <w:r w:rsidRPr="00F511A5">
        <w:t xml:space="preserve"> in </w:t>
      </w:r>
      <w:proofErr w:type="spellStart"/>
      <w:r w:rsidRPr="00F511A5">
        <w:rPr>
          <w:i/>
          <w:iCs/>
        </w:rPr>
        <w:t>sl-ConfigDedicatedNR</w:t>
      </w:r>
      <w:proofErr w:type="spellEnd"/>
      <w:r w:rsidRPr="00F511A5">
        <w:t xml:space="preserve"> within </w:t>
      </w:r>
      <w:proofErr w:type="spellStart"/>
      <w:r w:rsidRPr="00F511A5">
        <w:rPr>
          <w:i/>
          <w:iCs/>
        </w:rPr>
        <w:t>RRCReconfiguration</w:t>
      </w:r>
      <w:proofErr w:type="spellEnd"/>
      <w:r w:rsidRPr="00F511A5">
        <w:t xml:space="preserve"> message or included in </w:t>
      </w:r>
      <w:proofErr w:type="spellStart"/>
      <w:r w:rsidRPr="00F511A5">
        <w:rPr>
          <w:i/>
          <w:iCs/>
        </w:rPr>
        <w:t>sl-ConfigCommonNR</w:t>
      </w:r>
      <w:proofErr w:type="spellEnd"/>
      <w:r w:rsidRPr="00F511A5">
        <w:t xml:space="preserve"> within SIB12:</w:t>
      </w:r>
    </w:p>
    <w:p w14:paraId="22A9812F" w14:textId="77777777" w:rsidR="00433491" w:rsidRPr="00F511A5" w:rsidRDefault="00433491" w:rsidP="00433491">
      <w:pPr>
        <w:pStyle w:val="B30"/>
      </w:pPr>
      <w:r w:rsidRPr="00F511A5">
        <w:t>3&gt;</w:t>
      </w:r>
      <w:r w:rsidRPr="00F511A5">
        <w:tab/>
        <w:t>if UE is in RRC_CONNECTED:</w:t>
      </w:r>
    </w:p>
    <w:p w14:paraId="5BCDBD1E" w14:textId="77777777" w:rsidR="00433491" w:rsidRPr="00F511A5" w:rsidRDefault="00433491" w:rsidP="00433491">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information for this destination;</w:t>
      </w:r>
    </w:p>
    <w:p w14:paraId="7EDD07F4" w14:textId="77777777" w:rsidR="00433491" w:rsidRPr="00F511A5" w:rsidRDefault="00433491" w:rsidP="00433491">
      <w:pPr>
        <w:pStyle w:val="B30"/>
      </w:pPr>
      <w:r w:rsidRPr="00F511A5">
        <w:t>3&gt;</w:t>
      </w:r>
      <w:r w:rsidRPr="00F511A5">
        <w:tab/>
        <w:t>if UE is in RRC_IDLE or RRC_INACTIVE:</w:t>
      </w:r>
    </w:p>
    <w:p w14:paraId="0087169A" w14:textId="77777777" w:rsidR="00433491" w:rsidRPr="00F511A5" w:rsidRDefault="00433491" w:rsidP="00433491">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received from </w:t>
      </w:r>
      <w:r w:rsidRPr="00F511A5">
        <w:rPr>
          <w:i/>
          <w:iCs/>
        </w:rPr>
        <w:t>SIB12</w:t>
      </w:r>
      <w:r w:rsidRPr="00F511A5">
        <w:t>;</w:t>
      </w:r>
    </w:p>
    <w:p w14:paraId="597AC844" w14:textId="77777777" w:rsidR="00433491" w:rsidRPr="00F511A5" w:rsidRDefault="00433491" w:rsidP="00433491">
      <w:pPr>
        <w:pStyle w:val="B20"/>
      </w:pPr>
      <w:r w:rsidRPr="00F511A5">
        <w:t>2&gt;</w:t>
      </w:r>
      <w:r w:rsidRPr="00F511A5">
        <w:tab/>
        <w:t>else:</w:t>
      </w:r>
    </w:p>
    <w:p w14:paraId="5661CCFE" w14:textId="77777777" w:rsidR="00433491" w:rsidRPr="00F511A5" w:rsidRDefault="00433491" w:rsidP="00433491">
      <w:pPr>
        <w:pStyle w:val="B30"/>
      </w:pPr>
      <w:r w:rsidRPr="00F511A5">
        <w:t>3&gt;</w:t>
      </w:r>
      <w:r w:rsidRPr="00F511A5">
        <w:tab/>
        <w:t xml:space="preserve">set the </w:t>
      </w:r>
      <w:proofErr w:type="spellStart"/>
      <w:r w:rsidRPr="00F511A5">
        <w:t>sl-MeasConfig</w:t>
      </w:r>
      <w:proofErr w:type="spellEnd"/>
      <w:r w:rsidRPr="00F511A5">
        <w:t xml:space="preserve"> according to the </w:t>
      </w:r>
      <w:proofErr w:type="spellStart"/>
      <w:r w:rsidRPr="00F511A5">
        <w:t>sl-MeasPreconfig</w:t>
      </w:r>
      <w:proofErr w:type="spellEnd"/>
      <w:r w:rsidRPr="00F511A5">
        <w:t xml:space="preserve"> in </w:t>
      </w:r>
      <w:proofErr w:type="spellStart"/>
      <w:r w:rsidRPr="00F511A5">
        <w:t>SidelinkPreconfigNR</w:t>
      </w:r>
      <w:proofErr w:type="spellEnd"/>
      <w:r w:rsidRPr="00F511A5">
        <w:t>;</w:t>
      </w:r>
    </w:p>
    <w:p w14:paraId="01020DFC" w14:textId="77777777" w:rsidR="00433491" w:rsidRPr="00F511A5" w:rsidRDefault="00433491" w:rsidP="00433491">
      <w:pPr>
        <w:pStyle w:val="B10"/>
      </w:pPr>
      <w:r w:rsidRPr="00F511A5">
        <w:t>1&gt;</w:t>
      </w:r>
      <w:r w:rsidRPr="00F511A5">
        <w:tab/>
        <w:t xml:space="preserve">start timer T400 for the destination associated with the </w:t>
      </w:r>
      <w:proofErr w:type="spellStart"/>
      <w:r w:rsidRPr="00F511A5">
        <w:t>sidelink</w:t>
      </w:r>
      <w:proofErr w:type="spellEnd"/>
      <w:r w:rsidRPr="00F511A5">
        <w:t xml:space="preserve"> DRB;</w:t>
      </w:r>
    </w:p>
    <w:p w14:paraId="46DF2AA1" w14:textId="77777777" w:rsidR="00433491" w:rsidRPr="00F511A5" w:rsidRDefault="00433491" w:rsidP="00433491">
      <w:pPr>
        <w:pStyle w:val="B10"/>
      </w:pPr>
      <w:r w:rsidRPr="00F511A5">
        <w:t>1&gt;</w:t>
      </w:r>
      <w:r w:rsidRPr="00F511A5">
        <w:tab/>
        <w:t xml:space="preserve">set the </w:t>
      </w:r>
      <w:proofErr w:type="spellStart"/>
      <w:r w:rsidRPr="00F511A5">
        <w:t>sl</w:t>
      </w:r>
      <w:proofErr w:type="spellEnd"/>
      <w:r w:rsidRPr="00F511A5">
        <w:t>-CSI-RS-Config;</w:t>
      </w:r>
    </w:p>
    <w:p w14:paraId="7A733129" w14:textId="77777777" w:rsidR="00433491" w:rsidRPr="00F511A5" w:rsidRDefault="00433491" w:rsidP="00433491">
      <w:pPr>
        <w:pStyle w:val="B10"/>
      </w:pPr>
      <w:r w:rsidRPr="00F511A5">
        <w:t>1&gt;</w:t>
      </w:r>
      <w:r w:rsidRPr="00F511A5">
        <w:tab/>
        <w:t xml:space="preserve">set the </w:t>
      </w:r>
      <w:proofErr w:type="spellStart"/>
      <w:r w:rsidRPr="00F511A5">
        <w:t>sl</w:t>
      </w:r>
      <w:proofErr w:type="spellEnd"/>
      <w:r w:rsidRPr="00F511A5">
        <w:t>-</w:t>
      </w:r>
      <w:proofErr w:type="spellStart"/>
      <w:r w:rsidRPr="00F511A5">
        <w:t>LatencyBoundCSI</w:t>
      </w:r>
      <w:proofErr w:type="spellEnd"/>
      <w:r w:rsidRPr="00F511A5">
        <w:t>-Report,</w:t>
      </w:r>
    </w:p>
    <w:p w14:paraId="3031F2EC" w14:textId="77777777" w:rsidR="00433491" w:rsidRPr="00F511A5" w:rsidRDefault="00433491" w:rsidP="00433491">
      <w:pPr>
        <w:pStyle w:val="NO"/>
      </w:pPr>
      <w:r w:rsidRPr="00F511A5">
        <w:t>NOTE 1:</w:t>
      </w:r>
      <w:r w:rsidRPr="00F511A5">
        <w:tab/>
        <w:t xml:space="preserve">How to set the parameters included in </w:t>
      </w:r>
      <w:proofErr w:type="spellStart"/>
      <w:r w:rsidRPr="00F511A5">
        <w:rPr>
          <w:i/>
          <w:iCs/>
        </w:rPr>
        <w:t>sl</w:t>
      </w:r>
      <w:proofErr w:type="spellEnd"/>
      <w:r w:rsidRPr="00F511A5">
        <w:rPr>
          <w:i/>
          <w:iCs/>
        </w:rPr>
        <w:t>-CSI-RS-Config</w:t>
      </w:r>
      <w:r w:rsidRPr="00F511A5">
        <w:t xml:space="preserve"> and </w:t>
      </w:r>
      <w:proofErr w:type="spellStart"/>
      <w:r w:rsidRPr="00F511A5">
        <w:rPr>
          <w:i/>
          <w:iCs/>
        </w:rPr>
        <w:t>sl</w:t>
      </w:r>
      <w:proofErr w:type="spellEnd"/>
      <w:r w:rsidRPr="00F511A5">
        <w:rPr>
          <w:i/>
          <w:iCs/>
        </w:rPr>
        <w:t>-</w:t>
      </w:r>
      <w:proofErr w:type="spellStart"/>
      <w:r w:rsidRPr="00F511A5">
        <w:rPr>
          <w:i/>
          <w:iCs/>
        </w:rPr>
        <w:t>LatencyBoundCSI</w:t>
      </w:r>
      <w:proofErr w:type="spellEnd"/>
      <w:r w:rsidRPr="00F511A5">
        <w:rPr>
          <w:i/>
          <w:iCs/>
        </w:rPr>
        <w:t>-Report</w:t>
      </w:r>
      <w:r w:rsidRPr="00F511A5">
        <w:t xml:space="preserve"> is up to UE implementation.</w:t>
      </w:r>
    </w:p>
    <w:p w14:paraId="0741197C" w14:textId="77777777" w:rsidR="00433491" w:rsidRPr="00F511A5" w:rsidRDefault="00433491" w:rsidP="00433491">
      <w:pPr>
        <w:rPr>
          <w:lang w:eastAsia="zh-CN"/>
        </w:rPr>
      </w:pPr>
      <w:r w:rsidRPr="00F511A5">
        <w:t xml:space="preserve">The UE shall submit the </w:t>
      </w:r>
      <w:proofErr w:type="spellStart"/>
      <w:r w:rsidRPr="00F511A5">
        <w:rPr>
          <w:rFonts w:eastAsia="MS Mincho"/>
          <w:i/>
        </w:rPr>
        <w:t>RRCReconfigurationSidelink</w:t>
      </w:r>
      <w:proofErr w:type="spellEnd"/>
      <w:r w:rsidRPr="00F511A5">
        <w:t xml:space="preserve"> message to lower layers for transmission.</w:t>
      </w:r>
    </w:p>
    <w:p w14:paraId="677B640A"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5.8.9.1.3</w:t>
      </w:r>
      <w:r w:rsidRPr="00F511A5">
        <w:t>]</w:t>
      </w:r>
    </w:p>
    <w:p w14:paraId="03B9C41B" w14:textId="77777777" w:rsidR="00433491" w:rsidRPr="00F511A5" w:rsidRDefault="00433491" w:rsidP="00433491">
      <w:r w:rsidRPr="00F511A5">
        <w:t xml:space="preserve">The UE shall perform the following actions upon reception of the </w:t>
      </w:r>
      <w:proofErr w:type="spellStart"/>
      <w:r w:rsidRPr="00F511A5">
        <w:rPr>
          <w:i/>
        </w:rPr>
        <w:t>RRCReconfigurationSidelink</w:t>
      </w:r>
      <w:proofErr w:type="spellEnd"/>
      <w:r w:rsidRPr="00F511A5">
        <w:t>:</w:t>
      </w:r>
    </w:p>
    <w:p w14:paraId="08A4E593" w14:textId="77777777" w:rsidR="00433491" w:rsidRPr="00F511A5" w:rsidRDefault="00433491" w:rsidP="00433491">
      <w:r w:rsidRPr="00F511A5">
        <w:t>1&gt;</w:t>
      </w:r>
      <w:r w:rsidRPr="00F511A5">
        <w:tab/>
        <w:t xml:space="preserve">if the </w:t>
      </w:r>
      <w:proofErr w:type="spellStart"/>
      <w:r w:rsidRPr="00F511A5">
        <w:rPr>
          <w:iCs/>
          <w:lang w:eastAsia="zh-CN"/>
        </w:rPr>
        <w:t>RRCReconfiguration</w:t>
      </w:r>
      <w:r w:rsidRPr="00F511A5">
        <w:rPr>
          <w:rFonts w:eastAsia="MS Mincho"/>
          <w:iCs/>
        </w:rPr>
        <w:t>Sidelink</w:t>
      </w:r>
      <w:proofErr w:type="spellEnd"/>
      <w:r w:rsidRPr="00F511A5">
        <w:rPr>
          <w:lang w:eastAsia="zh-CN"/>
        </w:rPr>
        <w:t xml:space="preserve"> </w:t>
      </w:r>
      <w:r w:rsidRPr="00F511A5">
        <w:t xml:space="preserve">includes the </w:t>
      </w:r>
      <w:proofErr w:type="spellStart"/>
      <w:r w:rsidRPr="00F511A5">
        <w:t>sl-ResetConfig</w:t>
      </w:r>
      <w:proofErr w:type="spellEnd"/>
      <w:r w:rsidRPr="00F511A5">
        <w:t>:</w:t>
      </w:r>
    </w:p>
    <w:p w14:paraId="390800DC" w14:textId="77777777" w:rsidR="00433491" w:rsidRPr="00F511A5" w:rsidRDefault="00433491" w:rsidP="00433491">
      <w:r w:rsidRPr="00F511A5">
        <w:t>2&gt;</w:t>
      </w:r>
      <w:r w:rsidRPr="00F511A5">
        <w:tab/>
        <w:t xml:space="preserve">perform the </w:t>
      </w:r>
      <w:proofErr w:type="spellStart"/>
      <w:r w:rsidRPr="00F511A5">
        <w:t>sidelink</w:t>
      </w:r>
      <w:proofErr w:type="spellEnd"/>
      <w:r w:rsidRPr="00F511A5">
        <w:t xml:space="preserve"> reset configuration procedure as specified in 5.8.9.1.10;</w:t>
      </w:r>
    </w:p>
    <w:p w14:paraId="0315C434" w14:textId="77777777" w:rsidR="00433491" w:rsidRPr="00F511A5" w:rsidRDefault="00433491" w:rsidP="00433491">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slrb-ConfigToReleaseList</w:t>
      </w:r>
      <w:proofErr w:type="spellEnd"/>
      <w:r w:rsidRPr="00F511A5">
        <w:rPr>
          <w:rFonts w:eastAsia="Batang"/>
        </w:rPr>
        <w:t>:</w:t>
      </w:r>
    </w:p>
    <w:p w14:paraId="7514AEEB" w14:textId="77777777" w:rsidR="00433491" w:rsidRPr="00F511A5" w:rsidRDefault="00433491" w:rsidP="00433491">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slrb-ConfigToReleaseList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358757C6" w14:textId="77777777" w:rsidR="00433491" w:rsidRPr="00F511A5" w:rsidRDefault="00433491" w:rsidP="00433491">
      <w:pPr>
        <w:rPr>
          <w:lang w:eastAsia="zh-CN"/>
        </w:rPr>
      </w:pPr>
      <w:r w:rsidRPr="00F511A5">
        <w:lastRenderedPageBreak/>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r w:rsidRPr="00F511A5">
        <w:t>DRB release procedure, according to sub-clause 5.8.9.1a.1;</w:t>
      </w:r>
    </w:p>
    <w:p w14:paraId="243F0ECA" w14:textId="77777777" w:rsidR="00433491" w:rsidRPr="00F511A5" w:rsidRDefault="00433491" w:rsidP="00433491">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slrb-ConfigToAddModList</w:t>
      </w:r>
      <w:proofErr w:type="spellEnd"/>
      <w:r w:rsidRPr="00F511A5">
        <w:rPr>
          <w:rFonts w:eastAsia="Batang"/>
        </w:rPr>
        <w:t>:</w:t>
      </w:r>
    </w:p>
    <w:p w14:paraId="22271647" w14:textId="77777777" w:rsidR="00433491" w:rsidRPr="00F511A5" w:rsidRDefault="00433491" w:rsidP="00433491">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not part of the current UE </w:t>
      </w:r>
      <w:proofErr w:type="spellStart"/>
      <w:r w:rsidRPr="00F511A5">
        <w:rPr>
          <w:rFonts w:eastAsia="Batang"/>
        </w:rPr>
        <w:t>sidelink</w:t>
      </w:r>
      <w:proofErr w:type="spellEnd"/>
      <w:r w:rsidRPr="00F511A5">
        <w:rPr>
          <w:rFonts w:eastAsia="Batang"/>
        </w:rPr>
        <w:t xml:space="preserve"> configuration:</w:t>
      </w:r>
    </w:p>
    <w:p w14:paraId="508E72CA" w14:textId="77777777" w:rsidR="00433491" w:rsidRPr="00F511A5" w:rsidRDefault="00433491" w:rsidP="00433491">
      <w:r w:rsidRPr="00F511A5">
        <w:t>3&gt;</w:t>
      </w:r>
      <w:r w:rsidRPr="00F511A5">
        <w:tab/>
        <w:t xml:space="preserve">if </w:t>
      </w:r>
      <w:proofErr w:type="spellStart"/>
      <w:r w:rsidRPr="00F511A5">
        <w:t>sl-MappedQoS-FlowsToAddList</w:t>
      </w:r>
      <w:proofErr w:type="spellEnd"/>
      <w:r w:rsidRPr="00F511A5">
        <w:t xml:space="preserve"> is included:</w:t>
      </w:r>
    </w:p>
    <w:p w14:paraId="03D696CA" w14:textId="77777777" w:rsidR="00433491" w:rsidRPr="00F511A5" w:rsidRDefault="00433491" w:rsidP="00433491">
      <w:r w:rsidRPr="00F511A5">
        <w:t>4&gt;</w:t>
      </w:r>
      <w:r w:rsidRPr="00F511A5">
        <w:tab/>
        <w:t xml:space="preserve">apply the SL-PQFI included in </w:t>
      </w:r>
      <w:proofErr w:type="spellStart"/>
      <w:r w:rsidRPr="00F511A5">
        <w:t>sl-MappedQoS-FlowsToAddList</w:t>
      </w:r>
      <w:proofErr w:type="spellEnd"/>
      <w:r w:rsidRPr="00F511A5">
        <w:t>;</w:t>
      </w:r>
    </w:p>
    <w:p w14:paraId="5A6369F8" w14:textId="77777777" w:rsidR="00433491" w:rsidRPr="00F511A5" w:rsidRDefault="00433491" w:rsidP="00433491">
      <w:pPr>
        <w:rPr>
          <w:lang w:eastAsia="zh-CN"/>
        </w:rPr>
      </w:pPr>
      <w:r w:rsidRPr="00F511A5">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r w:rsidRPr="00F511A5">
        <w:t>DRB addition procedure, according to sub-clause 5.8.9.1a.2;</w:t>
      </w:r>
    </w:p>
    <w:p w14:paraId="32E53DD7" w14:textId="77777777" w:rsidR="00433491" w:rsidRPr="00F511A5" w:rsidRDefault="00433491" w:rsidP="00433491">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1F82266B" w14:textId="77777777" w:rsidR="00433491" w:rsidRPr="00F511A5" w:rsidRDefault="00433491" w:rsidP="00433491">
      <w:r w:rsidRPr="00F511A5">
        <w:t>3&gt;</w:t>
      </w:r>
      <w:r w:rsidRPr="00F511A5">
        <w:tab/>
        <w:t xml:space="preserve">if </w:t>
      </w:r>
      <w:proofErr w:type="spellStart"/>
      <w:r w:rsidRPr="00F511A5">
        <w:t>sl-MappedQoS-FlowsToAddList</w:t>
      </w:r>
      <w:proofErr w:type="spellEnd"/>
      <w:r w:rsidRPr="00F511A5">
        <w:t xml:space="preserve"> is included:</w:t>
      </w:r>
    </w:p>
    <w:p w14:paraId="5F088B05" w14:textId="77777777" w:rsidR="00433491" w:rsidRPr="00F511A5" w:rsidRDefault="00433491" w:rsidP="00433491">
      <w:pPr>
        <w:rPr>
          <w:rFonts w:eastAsia="Batang"/>
        </w:rPr>
      </w:pPr>
      <w:r w:rsidRPr="00F511A5">
        <w:rPr>
          <w:rFonts w:eastAsia="Batang"/>
        </w:rPr>
        <w:t>4&gt;</w:t>
      </w:r>
      <w:r w:rsidRPr="00F511A5">
        <w:rPr>
          <w:rFonts w:eastAsia="Batang"/>
        </w:rPr>
        <w:tab/>
        <w:t>add the</w:t>
      </w:r>
      <w:r w:rsidRPr="00F511A5">
        <w:rPr>
          <w:rFonts w:eastAsia="Batang"/>
          <w:i/>
        </w:rPr>
        <w:t xml:space="preserve"> SL-P</w:t>
      </w:r>
      <w:r w:rsidRPr="00F511A5">
        <w:rPr>
          <w:i/>
        </w:rPr>
        <w:t>Q</w:t>
      </w:r>
      <w:r w:rsidRPr="00F511A5">
        <w:rPr>
          <w:rFonts w:eastAsia="Batang"/>
          <w:i/>
        </w:rPr>
        <w:t>FI</w:t>
      </w:r>
      <w:r w:rsidRPr="00F511A5">
        <w:rPr>
          <w:rFonts w:eastAsia="Batang"/>
        </w:rPr>
        <w:t xml:space="preserve"> included in </w:t>
      </w:r>
      <w:proofErr w:type="spellStart"/>
      <w:r w:rsidRPr="00F511A5">
        <w:rPr>
          <w:rFonts w:eastAsia="Batang"/>
          <w:i/>
        </w:rPr>
        <w:t>sl-MappedQoS-FlowsToAddList</w:t>
      </w:r>
      <w:proofErr w:type="spellEnd"/>
      <w:r w:rsidRPr="00F511A5">
        <w:rPr>
          <w:rFonts w:eastAsia="Batang"/>
        </w:rPr>
        <w:t xml:space="preserve"> to the corresponding </w:t>
      </w:r>
      <w:proofErr w:type="spellStart"/>
      <w:r w:rsidRPr="00F511A5">
        <w:rPr>
          <w:rFonts w:eastAsia="Batang"/>
        </w:rPr>
        <w:t>sidelink</w:t>
      </w:r>
      <w:proofErr w:type="spellEnd"/>
      <w:r w:rsidRPr="00F511A5">
        <w:rPr>
          <w:rFonts w:eastAsia="Batang"/>
        </w:rPr>
        <w:t xml:space="preserve"> DRB;</w:t>
      </w:r>
    </w:p>
    <w:p w14:paraId="65CA28D7" w14:textId="77777777" w:rsidR="00433491" w:rsidRPr="00F511A5" w:rsidRDefault="00433491" w:rsidP="00433491">
      <w:r w:rsidRPr="00F511A5">
        <w:t>3&gt;</w:t>
      </w:r>
      <w:r w:rsidRPr="00F511A5">
        <w:tab/>
        <w:t xml:space="preserve">if </w:t>
      </w:r>
      <w:proofErr w:type="spellStart"/>
      <w:r w:rsidRPr="00F511A5">
        <w:t>sl-MappedQoS-FlowsToReleaseList</w:t>
      </w:r>
      <w:proofErr w:type="spellEnd"/>
      <w:r w:rsidRPr="00F511A5">
        <w:t xml:space="preserve"> is included:</w:t>
      </w:r>
    </w:p>
    <w:p w14:paraId="178D9AC6" w14:textId="77777777" w:rsidR="00433491" w:rsidRPr="00F511A5" w:rsidRDefault="00433491" w:rsidP="00433491">
      <w:pPr>
        <w:rPr>
          <w:rFonts w:eastAsia="Batang"/>
        </w:rPr>
      </w:pPr>
      <w:r w:rsidRPr="00F511A5">
        <w:rPr>
          <w:rFonts w:eastAsia="Batang"/>
        </w:rPr>
        <w:t>4&gt;</w:t>
      </w:r>
      <w:r w:rsidRPr="00F511A5">
        <w:rPr>
          <w:rFonts w:eastAsia="Batang"/>
        </w:rPr>
        <w:tab/>
        <w:t xml:space="preserve">remove the </w:t>
      </w:r>
      <w:r w:rsidRPr="00F511A5">
        <w:rPr>
          <w:rFonts w:eastAsia="Batang"/>
          <w:i/>
          <w:iCs/>
        </w:rPr>
        <w:t>SL-P</w:t>
      </w:r>
      <w:r w:rsidRPr="00F511A5">
        <w:rPr>
          <w:i/>
        </w:rPr>
        <w:t>Q</w:t>
      </w:r>
      <w:r w:rsidRPr="00F511A5">
        <w:rPr>
          <w:rFonts w:eastAsia="Batang"/>
          <w:i/>
          <w:iCs/>
        </w:rPr>
        <w:t>FI</w:t>
      </w:r>
      <w:r w:rsidRPr="00F511A5">
        <w:rPr>
          <w:rFonts w:eastAsia="Batang"/>
        </w:rPr>
        <w:t xml:space="preserve"> included in </w:t>
      </w:r>
      <w:proofErr w:type="spellStart"/>
      <w:r w:rsidRPr="00F511A5">
        <w:rPr>
          <w:rFonts w:eastAsia="Batang"/>
          <w:i/>
          <w:iCs/>
        </w:rPr>
        <w:t>sl-MappedQoS-FlowsToReleaseList</w:t>
      </w:r>
      <w:proofErr w:type="spellEnd"/>
      <w:r w:rsidRPr="00F511A5">
        <w:rPr>
          <w:rFonts w:eastAsia="Batang"/>
        </w:rPr>
        <w:t xml:space="preserve"> from the corresponding </w:t>
      </w:r>
      <w:proofErr w:type="spellStart"/>
      <w:r w:rsidRPr="00F511A5">
        <w:rPr>
          <w:rFonts w:eastAsia="Batang"/>
        </w:rPr>
        <w:t>sidelink</w:t>
      </w:r>
      <w:proofErr w:type="spellEnd"/>
      <w:r w:rsidRPr="00F511A5">
        <w:rPr>
          <w:rFonts w:eastAsia="Batang"/>
        </w:rPr>
        <w:t xml:space="preserve"> DRB;</w:t>
      </w:r>
    </w:p>
    <w:p w14:paraId="2E77492A" w14:textId="77777777" w:rsidR="00433491" w:rsidRPr="00F511A5" w:rsidRDefault="00433491" w:rsidP="00433491">
      <w:r w:rsidRPr="00F511A5">
        <w:t>3&gt;</w:t>
      </w:r>
      <w:r w:rsidRPr="00F511A5">
        <w:tab/>
        <w:t xml:space="preserve">if the </w:t>
      </w:r>
      <w:proofErr w:type="spellStart"/>
      <w:r w:rsidRPr="00F511A5">
        <w:t>sidelink</w:t>
      </w:r>
      <w:proofErr w:type="spellEnd"/>
      <w:r w:rsidRPr="00F511A5">
        <w:t xml:space="preserve"> DRB release conditions as described in sub-clause 5.8.9.1a.1.1 are met:</w:t>
      </w:r>
    </w:p>
    <w:p w14:paraId="313EA2AE" w14:textId="77777777" w:rsidR="00433491" w:rsidRPr="00F511A5" w:rsidRDefault="00433491" w:rsidP="00433491">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DRB release procedure according to sub-clause 5.8.9.1a.1.2;</w:t>
      </w:r>
    </w:p>
    <w:p w14:paraId="4AF3BF8F" w14:textId="77777777" w:rsidR="00433491" w:rsidRPr="00F511A5" w:rsidRDefault="00433491" w:rsidP="00433491">
      <w:r w:rsidRPr="00F511A5">
        <w:t>3&gt;</w:t>
      </w:r>
      <w:r w:rsidRPr="00F511A5">
        <w:tab/>
        <w:t xml:space="preserve">else if the </w:t>
      </w:r>
      <w:proofErr w:type="spellStart"/>
      <w:r w:rsidRPr="00F511A5">
        <w:t>sidelink</w:t>
      </w:r>
      <w:proofErr w:type="spellEnd"/>
      <w:r w:rsidRPr="00F511A5">
        <w:t xml:space="preserve"> DRB modification conditions as described in sub-clause 5.8.9.1a.2.1 are met:</w:t>
      </w:r>
    </w:p>
    <w:p w14:paraId="04089C55" w14:textId="77777777" w:rsidR="00433491" w:rsidRPr="00F511A5" w:rsidRDefault="00433491" w:rsidP="00433491">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DRB modification procedure according to sub-clause 5.8.9.1a.2.2;</w:t>
      </w:r>
    </w:p>
    <w:p w14:paraId="59621203" w14:textId="77777777" w:rsidR="00433491" w:rsidRPr="00F511A5" w:rsidRDefault="00433491" w:rsidP="00433491">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sl-MeasConfig</w:t>
      </w:r>
      <w:proofErr w:type="spellEnd"/>
      <w:r w:rsidRPr="00F511A5">
        <w:t>:</w:t>
      </w:r>
    </w:p>
    <w:p w14:paraId="2259F294" w14:textId="77777777" w:rsidR="00433491" w:rsidRPr="00F511A5" w:rsidRDefault="00433491" w:rsidP="00433491">
      <w:r w:rsidRPr="00F511A5">
        <w:t>2&gt;</w:t>
      </w:r>
      <w:r w:rsidRPr="00F511A5">
        <w:tab/>
        <w:t xml:space="preserve">perform the </w:t>
      </w:r>
      <w:proofErr w:type="spellStart"/>
      <w:r w:rsidRPr="00F511A5">
        <w:t>sidelink</w:t>
      </w:r>
      <w:proofErr w:type="spellEnd"/>
      <w:r w:rsidRPr="00F511A5">
        <w:t xml:space="preserve"> measurement configuration procedure as specified in 5.8.10;</w:t>
      </w:r>
    </w:p>
    <w:p w14:paraId="6FBBEA69" w14:textId="77777777" w:rsidR="00433491" w:rsidRPr="00F511A5" w:rsidRDefault="00433491" w:rsidP="00433491">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-CSI-RS-Config:</w:t>
      </w:r>
    </w:p>
    <w:p w14:paraId="171CA566" w14:textId="77777777" w:rsidR="00433491" w:rsidRPr="00F511A5" w:rsidRDefault="00433491" w:rsidP="00433491">
      <w:pPr>
        <w:rPr>
          <w:rFonts w:eastAsia="Batang"/>
        </w:rPr>
      </w:pPr>
      <w:r w:rsidRPr="00F511A5">
        <w:t>2&gt;</w:t>
      </w:r>
      <w:r w:rsidRPr="00F511A5">
        <w:tab/>
        <w:t xml:space="preserve">apply the </w:t>
      </w:r>
      <w:proofErr w:type="spellStart"/>
      <w:r w:rsidRPr="00F511A5">
        <w:t>sidelink</w:t>
      </w:r>
      <w:proofErr w:type="spellEnd"/>
      <w:r w:rsidRPr="00F511A5">
        <w:t xml:space="preserve"> CSI-RS configuration;</w:t>
      </w:r>
    </w:p>
    <w:p w14:paraId="4101F938" w14:textId="77777777" w:rsidR="00433491" w:rsidRPr="00F511A5" w:rsidRDefault="00433491" w:rsidP="00433491">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w:t>
      </w:r>
      <w:proofErr w:type="spellStart"/>
      <w:r w:rsidRPr="00F511A5">
        <w:t>LatencyBoundCSI</w:t>
      </w:r>
      <w:proofErr w:type="spellEnd"/>
      <w:r w:rsidRPr="00F511A5">
        <w:t>-Report:</w:t>
      </w:r>
    </w:p>
    <w:p w14:paraId="03C2B7E8" w14:textId="77777777" w:rsidR="00433491" w:rsidRPr="00F511A5" w:rsidRDefault="00433491" w:rsidP="00433491">
      <w:pPr>
        <w:rPr>
          <w:rFonts w:eastAsia="Batang"/>
        </w:rPr>
      </w:pPr>
      <w:r w:rsidRPr="00F511A5">
        <w:t>2&gt;</w:t>
      </w:r>
      <w:r w:rsidRPr="00F511A5">
        <w:tab/>
        <w:t xml:space="preserve">apply the configured </w:t>
      </w:r>
      <w:proofErr w:type="spellStart"/>
      <w:r w:rsidRPr="00F511A5">
        <w:t>sidelink</w:t>
      </w:r>
      <w:proofErr w:type="spellEnd"/>
      <w:r w:rsidRPr="00F511A5">
        <w:t xml:space="preserve"> CSI report latency bound;</w:t>
      </w:r>
    </w:p>
    <w:p w14:paraId="6015FB99" w14:textId="77777777" w:rsidR="00433491" w:rsidRPr="00F511A5" w:rsidRDefault="00433491" w:rsidP="00433491">
      <w:pPr>
        <w:rPr>
          <w:rFonts w:eastAsia="Batang"/>
        </w:rPr>
      </w:pPr>
      <w:r w:rsidRPr="00F511A5">
        <w:rPr>
          <w:rFonts w:eastAsia="Batang"/>
        </w:rPr>
        <w:t>1&gt;</w:t>
      </w:r>
      <w:r w:rsidRPr="00F511A5">
        <w:rPr>
          <w:rFonts w:eastAsia="Batang"/>
        </w:rPr>
        <w:tab/>
        <w:t xml:space="preserve">if the UE is unable to comply with (part of) the configuration included in the </w:t>
      </w:r>
      <w:proofErr w:type="spellStart"/>
      <w:r w:rsidRPr="00F511A5">
        <w:rPr>
          <w:i/>
          <w:lang w:eastAsia="ko-KR"/>
        </w:rPr>
        <w:t>RRCReconfigurationSidelink</w:t>
      </w:r>
      <w:proofErr w:type="spellEnd"/>
      <w:r w:rsidRPr="00F511A5">
        <w:rPr>
          <w:lang w:eastAsia="ko-KR"/>
        </w:rPr>
        <w:t xml:space="preserve"> (i.e.</w:t>
      </w:r>
      <w:r w:rsidRPr="00F511A5">
        <w:rPr>
          <w:rFonts w:eastAsia="MS Mincho"/>
        </w:rPr>
        <w:t xml:space="preserve"> </w:t>
      </w:r>
      <w:proofErr w:type="spellStart"/>
      <w:r w:rsidRPr="00F511A5">
        <w:rPr>
          <w:rFonts w:eastAsia="MS Mincho"/>
        </w:rPr>
        <w:t>s</w:t>
      </w:r>
      <w:r w:rsidRPr="00F511A5">
        <w:t>idelink</w:t>
      </w:r>
      <w:proofErr w:type="spellEnd"/>
      <w:r w:rsidRPr="00F511A5">
        <w:t xml:space="preserve"> RRC reconfiguration failure</w:t>
      </w:r>
      <w:r w:rsidRPr="00F511A5">
        <w:rPr>
          <w:lang w:eastAsia="ko-KR"/>
        </w:rPr>
        <w:t>)</w:t>
      </w:r>
      <w:r w:rsidRPr="00F511A5">
        <w:rPr>
          <w:rFonts w:eastAsia="Batang"/>
        </w:rPr>
        <w:t>:</w:t>
      </w:r>
    </w:p>
    <w:p w14:paraId="4661FEE3" w14:textId="77777777" w:rsidR="00433491" w:rsidRPr="00F511A5" w:rsidRDefault="00433491" w:rsidP="00433491">
      <w:pPr>
        <w:rPr>
          <w:rFonts w:eastAsia="Batang"/>
        </w:rPr>
      </w:pPr>
      <w:r w:rsidRPr="00F511A5">
        <w:rPr>
          <w:rFonts w:eastAsia="Batang"/>
        </w:rPr>
        <w:t>2&gt;</w:t>
      </w:r>
      <w:r w:rsidRPr="00F511A5">
        <w:rPr>
          <w:rFonts w:eastAsia="Batang"/>
        </w:rPr>
        <w:tab/>
        <w:t xml:space="preserve">continue using the configuration used prior to the reception of the </w:t>
      </w:r>
      <w:proofErr w:type="spellStart"/>
      <w:r w:rsidRPr="00F511A5">
        <w:rPr>
          <w:i/>
          <w:lang w:eastAsia="ko-KR"/>
        </w:rPr>
        <w:t>RRCReconfigurationSidelink</w:t>
      </w:r>
      <w:proofErr w:type="spellEnd"/>
      <w:r w:rsidRPr="00F511A5">
        <w:rPr>
          <w:lang w:eastAsia="ko-KR"/>
        </w:rPr>
        <w:t xml:space="preserve"> </w:t>
      </w:r>
      <w:r w:rsidRPr="00F511A5">
        <w:rPr>
          <w:rFonts w:eastAsia="Batang"/>
        </w:rPr>
        <w:t>message;</w:t>
      </w:r>
    </w:p>
    <w:p w14:paraId="387C304B" w14:textId="77777777" w:rsidR="00433491" w:rsidRPr="00F511A5" w:rsidRDefault="00433491" w:rsidP="00433491">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w:t>
      </w:r>
    </w:p>
    <w:p w14:paraId="0F558152" w14:textId="77777777" w:rsidR="00433491" w:rsidRPr="00F511A5" w:rsidRDefault="00433491" w:rsidP="00433491">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 to lower layers for transmission;</w:t>
      </w:r>
    </w:p>
    <w:p w14:paraId="5E4ED29F" w14:textId="77777777" w:rsidR="00433491" w:rsidRPr="00F511A5" w:rsidRDefault="00433491" w:rsidP="00433491">
      <w:pPr>
        <w:rPr>
          <w:rFonts w:eastAsia="Batang"/>
        </w:rPr>
      </w:pPr>
      <w:r w:rsidRPr="00F511A5">
        <w:rPr>
          <w:rFonts w:eastAsia="Batang"/>
        </w:rPr>
        <w:t>1&gt;</w:t>
      </w:r>
      <w:r w:rsidRPr="00F511A5">
        <w:rPr>
          <w:rFonts w:eastAsia="Batang"/>
        </w:rPr>
        <w:tab/>
        <w:t>else:</w:t>
      </w:r>
    </w:p>
    <w:p w14:paraId="10F30192" w14:textId="77777777" w:rsidR="00433491" w:rsidRPr="00F511A5" w:rsidRDefault="00433491" w:rsidP="00433491">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RRCReconfigurationCompleteSidelink</w:t>
      </w:r>
      <w:proofErr w:type="spellEnd"/>
      <w:r w:rsidRPr="00F511A5">
        <w:rPr>
          <w:rFonts w:eastAsia="Batang"/>
        </w:rPr>
        <w:t xml:space="preserve"> message;</w:t>
      </w:r>
    </w:p>
    <w:p w14:paraId="558FEF6A" w14:textId="77777777" w:rsidR="00433491" w:rsidRPr="00F511A5" w:rsidRDefault="00433491" w:rsidP="00433491">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RRCReconfigurationCompleteSidelink</w:t>
      </w:r>
      <w:proofErr w:type="spellEnd"/>
      <w:r w:rsidRPr="00F511A5">
        <w:rPr>
          <w:rFonts w:eastAsia="Batang"/>
        </w:rPr>
        <w:t xml:space="preserve"> message to lower layers for transmission;</w:t>
      </w:r>
    </w:p>
    <w:p w14:paraId="0DE0AA40" w14:textId="77777777" w:rsidR="00433491" w:rsidRPr="00F511A5" w:rsidRDefault="00433491" w:rsidP="00433491">
      <w:pPr>
        <w:pStyle w:val="NO"/>
        <w:rPr>
          <w:lang w:eastAsia="zh-CN"/>
        </w:rPr>
      </w:pPr>
      <w:r w:rsidRPr="00F511A5">
        <w:t>NOTE 1:</w:t>
      </w:r>
      <w:r w:rsidRPr="00F511A5">
        <w:tab/>
        <w:t>When the same logical channel is configured with different RLC mode by another UE</w:t>
      </w:r>
      <w:r w:rsidRPr="00F511A5">
        <w:rPr>
          <w:rFonts w:eastAsia="Batang"/>
        </w:rPr>
        <w:t xml:space="preserve">, the UE handles the case </w:t>
      </w:r>
      <w:r w:rsidRPr="00F511A5">
        <w:t>as</w:t>
      </w:r>
      <w:r w:rsidRPr="00F511A5">
        <w:rPr>
          <w:rFonts w:eastAsia="Batang"/>
        </w:rPr>
        <w:t xml:space="preserve"> </w:t>
      </w:r>
      <w:proofErr w:type="spellStart"/>
      <w:r w:rsidRPr="00F511A5">
        <w:rPr>
          <w:rFonts w:eastAsia="MS Mincho"/>
        </w:rPr>
        <w:t>s</w:t>
      </w:r>
      <w:r w:rsidRPr="00F511A5">
        <w:t>idelink</w:t>
      </w:r>
      <w:proofErr w:type="spellEnd"/>
      <w:r w:rsidRPr="00F511A5">
        <w:t xml:space="preserve"> RRC reconfiguration failure.</w:t>
      </w:r>
    </w:p>
    <w:p w14:paraId="7EF00C93"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321</w:t>
      </w:r>
      <w:r w:rsidRPr="00F511A5">
        <w:t xml:space="preserve">, clause </w:t>
      </w:r>
      <w:r w:rsidRPr="00F511A5">
        <w:rPr>
          <w:lang w:eastAsia="zh-CN"/>
        </w:rPr>
        <w:t>6.1.3.35</w:t>
      </w:r>
      <w:r w:rsidRPr="00F511A5">
        <w:t>]</w:t>
      </w:r>
    </w:p>
    <w:p w14:paraId="5A1F4D80" w14:textId="77777777" w:rsidR="00433491" w:rsidRPr="00F511A5" w:rsidRDefault="00433491" w:rsidP="00433491">
      <w:r w:rsidRPr="00F511A5">
        <w:t xml:space="preserve">The </w:t>
      </w:r>
      <w:proofErr w:type="spellStart"/>
      <w:r w:rsidRPr="00F511A5">
        <w:rPr>
          <w:lang w:eastAsia="ko-KR"/>
        </w:rPr>
        <w:t>Sidelink</w:t>
      </w:r>
      <w:proofErr w:type="spellEnd"/>
      <w:r w:rsidRPr="00F511A5">
        <w:rPr>
          <w:lang w:eastAsia="ko-KR"/>
        </w:rPr>
        <w:t xml:space="preserve"> CSI Reporting </w:t>
      </w:r>
      <w:r w:rsidRPr="00F511A5">
        <w:t xml:space="preserve">MAC </w:t>
      </w:r>
      <w:r w:rsidRPr="00F511A5">
        <w:rPr>
          <w:lang w:eastAsia="ko-KR"/>
        </w:rPr>
        <w:t>CE</w:t>
      </w:r>
      <w:r w:rsidRPr="00F511A5">
        <w:t xml:space="preserve"> is identified by a MAC </w:t>
      </w:r>
      <w:proofErr w:type="spellStart"/>
      <w:r w:rsidRPr="00F511A5">
        <w:t>subheader</w:t>
      </w:r>
      <w:proofErr w:type="spellEnd"/>
      <w:r w:rsidRPr="00F511A5">
        <w:t xml:space="preserve"> with LCID as specified in </w:t>
      </w:r>
      <w:r w:rsidRPr="00F511A5">
        <w:rPr>
          <w:lang w:eastAsia="ko-KR"/>
        </w:rPr>
        <w:t>T</w:t>
      </w:r>
      <w:r w:rsidRPr="00F511A5">
        <w:t xml:space="preserve">able 6.2.4-1. The priority of the </w:t>
      </w:r>
      <w:proofErr w:type="spellStart"/>
      <w:r w:rsidRPr="00F511A5">
        <w:rPr>
          <w:lang w:eastAsia="ko-KR"/>
        </w:rPr>
        <w:t>Sidelink</w:t>
      </w:r>
      <w:proofErr w:type="spellEnd"/>
      <w:r w:rsidRPr="00F511A5">
        <w:rPr>
          <w:lang w:eastAsia="ko-KR"/>
        </w:rPr>
        <w:t xml:space="preserve"> CSI Reporting </w:t>
      </w:r>
      <w:r w:rsidRPr="00F511A5">
        <w:t xml:space="preserve">MAC </w:t>
      </w:r>
      <w:r w:rsidRPr="00F511A5">
        <w:rPr>
          <w:lang w:eastAsia="ko-KR"/>
        </w:rPr>
        <w:t>CE is fixed to '1'.</w:t>
      </w:r>
      <w:r w:rsidRPr="00F511A5">
        <w:t xml:space="preserve"> The </w:t>
      </w:r>
      <w:proofErr w:type="spellStart"/>
      <w:r w:rsidRPr="00F511A5">
        <w:rPr>
          <w:lang w:eastAsia="ko-KR"/>
        </w:rPr>
        <w:t>Sidelink</w:t>
      </w:r>
      <w:proofErr w:type="spellEnd"/>
      <w:r w:rsidRPr="00F511A5">
        <w:rPr>
          <w:lang w:eastAsia="ko-KR"/>
        </w:rPr>
        <w:t xml:space="preserve"> CSI Reporting </w:t>
      </w:r>
      <w:r w:rsidRPr="00F511A5">
        <w:t xml:space="preserve">MAC </w:t>
      </w:r>
      <w:r w:rsidRPr="00F511A5">
        <w:rPr>
          <w:lang w:eastAsia="ko-KR"/>
        </w:rPr>
        <w:t>CE is defined as follows (Figure 6.1.3.35-1):</w:t>
      </w:r>
    </w:p>
    <w:p w14:paraId="7DED0921" w14:textId="77777777" w:rsidR="00433491" w:rsidRPr="00F511A5" w:rsidRDefault="00433491" w:rsidP="00433491">
      <w:pPr>
        <w:rPr>
          <w:lang w:eastAsia="ko-KR"/>
        </w:rPr>
      </w:pPr>
      <w:r w:rsidRPr="00F511A5">
        <w:rPr>
          <w:lang w:eastAsia="ko-KR"/>
        </w:rPr>
        <w:lastRenderedPageBreak/>
        <w:t>-</w:t>
      </w:r>
      <w:r w:rsidRPr="00F511A5">
        <w:rPr>
          <w:lang w:eastAsia="ko-KR"/>
        </w:rPr>
        <w:tab/>
        <w:t xml:space="preserve">RI: This field indicates the derived value of the Rank Indicator for </w:t>
      </w:r>
      <w:proofErr w:type="spellStart"/>
      <w:r w:rsidRPr="00F511A5">
        <w:rPr>
          <w:lang w:eastAsia="ko-KR"/>
        </w:rPr>
        <w:t>sidelink</w:t>
      </w:r>
      <w:proofErr w:type="spellEnd"/>
      <w:r w:rsidRPr="00F511A5">
        <w:rPr>
          <w:lang w:eastAsia="ko-KR"/>
        </w:rPr>
        <w:t xml:space="preserve"> CSI reporting as specified in clause 8.5 of </w:t>
      </w:r>
      <w:r w:rsidRPr="00F511A5">
        <w:t xml:space="preserve">TS 38.214 [7]. </w:t>
      </w:r>
      <w:r w:rsidRPr="00F511A5">
        <w:rPr>
          <w:lang w:eastAsia="ko-KR"/>
        </w:rPr>
        <w:t>The length of the field is 1 bit;</w:t>
      </w:r>
    </w:p>
    <w:p w14:paraId="09842AD5" w14:textId="77777777" w:rsidR="00433491" w:rsidRPr="00F511A5" w:rsidRDefault="00433491" w:rsidP="00433491">
      <w:pPr>
        <w:rPr>
          <w:lang w:eastAsia="ko-KR"/>
        </w:rPr>
      </w:pPr>
      <w:r w:rsidRPr="00F511A5">
        <w:rPr>
          <w:lang w:eastAsia="ko-KR"/>
        </w:rPr>
        <w:t>-</w:t>
      </w:r>
      <w:r w:rsidRPr="00F511A5">
        <w:rPr>
          <w:lang w:eastAsia="ko-KR"/>
        </w:rPr>
        <w:tab/>
        <w:t xml:space="preserve">CQI: This field indicates the derived value of the </w:t>
      </w:r>
      <w:r w:rsidRPr="00F511A5">
        <w:t xml:space="preserve">Channel Quality Indicator for </w:t>
      </w:r>
      <w:proofErr w:type="spellStart"/>
      <w:r w:rsidRPr="00F511A5">
        <w:t>sidelink</w:t>
      </w:r>
      <w:proofErr w:type="spellEnd"/>
      <w:r w:rsidRPr="00F511A5">
        <w:t xml:space="preserve"> CSI reporting </w:t>
      </w:r>
      <w:r w:rsidRPr="00F511A5">
        <w:rPr>
          <w:lang w:eastAsia="ko-KR"/>
        </w:rPr>
        <w:t xml:space="preserve">as specified in clause 8.5 of </w:t>
      </w:r>
      <w:r w:rsidRPr="00F511A5">
        <w:t xml:space="preserve">TS 38.214 [7]. </w:t>
      </w:r>
      <w:r w:rsidRPr="00F511A5">
        <w:rPr>
          <w:lang w:eastAsia="ko-KR"/>
        </w:rPr>
        <w:t xml:space="preserve">The length of the field is 4 </w:t>
      </w:r>
      <w:proofErr w:type="gramStart"/>
      <w:r w:rsidRPr="00F511A5">
        <w:rPr>
          <w:lang w:eastAsia="ko-KR"/>
        </w:rPr>
        <w:t>bit</w:t>
      </w:r>
      <w:proofErr w:type="gramEnd"/>
      <w:r w:rsidRPr="00F511A5">
        <w:rPr>
          <w:lang w:eastAsia="ko-KR"/>
        </w:rPr>
        <w:t>;</w:t>
      </w:r>
    </w:p>
    <w:p w14:paraId="2E6BD9F6" w14:textId="77777777" w:rsidR="00433491" w:rsidRPr="00F511A5" w:rsidRDefault="00433491" w:rsidP="00433491">
      <w:pPr>
        <w:rPr>
          <w:lang w:eastAsia="ko-KR"/>
        </w:rPr>
      </w:pPr>
      <w:r w:rsidRPr="00F511A5">
        <w:rPr>
          <w:lang w:eastAsia="ko-KR"/>
        </w:rPr>
        <w:t>-</w:t>
      </w:r>
      <w:r w:rsidRPr="00F511A5">
        <w:rPr>
          <w:lang w:eastAsia="ko-KR"/>
        </w:rPr>
        <w:tab/>
        <w:t>R: Reserved bit, set to 0.</w:t>
      </w:r>
    </w:p>
    <w:p w14:paraId="7A958F20" w14:textId="77777777" w:rsidR="00433491" w:rsidRPr="00F511A5" w:rsidRDefault="00433491" w:rsidP="00433491">
      <w:pPr>
        <w:pStyle w:val="TH"/>
      </w:pPr>
      <w:r w:rsidRPr="00F511A5">
        <w:object w:dxaOrig="5680" w:dyaOrig="1030" w14:anchorId="135C2793">
          <v:shape id="_x0000_i1029" type="#_x0000_t75" style="width:284.65pt;height:52.1pt" o:ole="">
            <v:imagedata r:id="rId19" o:title=""/>
          </v:shape>
          <o:OLEObject Type="Embed" ProgID="Visio.Drawing.15" ShapeID="_x0000_i1029" DrawAspect="Content" ObjectID="_1738096962" r:id="rId20"/>
        </w:object>
      </w:r>
    </w:p>
    <w:p w14:paraId="56A0B9E2" w14:textId="77777777" w:rsidR="00433491" w:rsidRPr="00F511A5" w:rsidRDefault="00433491" w:rsidP="00433491">
      <w:pPr>
        <w:pStyle w:val="TF"/>
      </w:pPr>
      <w:r w:rsidRPr="00F511A5">
        <w:rPr>
          <w:lang w:eastAsia="ko-KR"/>
        </w:rPr>
        <w:t xml:space="preserve">Figure 6.1.3.35-1: </w:t>
      </w:r>
      <w:proofErr w:type="spellStart"/>
      <w:r w:rsidRPr="00F511A5">
        <w:rPr>
          <w:lang w:eastAsia="ko-KR"/>
        </w:rPr>
        <w:t>Sidelink</w:t>
      </w:r>
      <w:proofErr w:type="spellEnd"/>
      <w:r w:rsidRPr="00F511A5">
        <w:rPr>
          <w:lang w:eastAsia="ko-KR"/>
        </w:rPr>
        <w:t xml:space="preserve"> CSI Reporting MAC CE</w:t>
      </w:r>
    </w:p>
    <w:p w14:paraId="6F07E54C" w14:textId="77777777" w:rsidR="00433491" w:rsidRPr="00F511A5" w:rsidRDefault="00433491" w:rsidP="00433491">
      <w:pPr>
        <w:rPr>
          <w:lang w:eastAsia="zh-CN"/>
        </w:rPr>
      </w:pPr>
    </w:p>
    <w:p w14:paraId="1CF4786B" w14:textId="77777777" w:rsidR="00433491" w:rsidRPr="00F511A5" w:rsidRDefault="00433491" w:rsidP="00433491">
      <w:pPr>
        <w:pStyle w:val="H6"/>
        <w:rPr>
          <w:lang w:eastAsia="zh-CN"/>
        </w:rPr>
      </w:pPr>
      <w:r w:rsidRPr="00F511A5">
        <w:rPr>
          <w:lang w:eastAsia="zh-CN"/>
        </w:rPr>
        <w:t>12.1.5.2.3</w:t>
      </w:r>
      <w:r w:rsidRPr="00F511A5">
        <w:tab/>
        <w:t>Test description</w:t>
      </w:r>
    </w:p>
    <w:p w14:paraId="69BC523F" w14:textId="77777777" w:rsidR="00433491" w:rsidRPr="00F511A5" w:rsidRDefault="00433491" w:rsidP="00433491">
      <w:pPr>
        <w:pStyle w:val="H6"/>
      </w:pPr>
      <w:r w:rsidRPr="00F511A5">
        <w:rPr>
          <w:lang w:eastAsia="zh-CN"/>
        </w:rPr>
        <w:t>12.1.5.2.3.1</w:t>
      </w:r>
      <w:r w:rsidRPr="00F511A5">
        <w:tab/>
        <w:t>Pre-test conditions</w:t>
      </w:r>
    </w:p>
    <w:p w14:paraId="78AC2F9F" w14:textId="77777777" w:rsidR="00433491" w:rsidRPr="00F511A5" w:rsidRDefault="00433491" w:rsidP="00433491">
      <w:pPr>
        <w:pStyle w:val="H6"/>
      </w:pPr>
      <w:r w:rsidRPr="00F511A5">
        <w:t>System Simulator:</w:t>
      </w:r>
    </w:p>
    <w:p w14:paraId="00ABE6D2" w14:textId="77777777" w:rsidR="00433491" w:rsidRPr="00F511A5" w:rsidRDefault="00433491" w:rsidP="00433491">
      <w:pPr>
        <w:pStyle w:val="B10"/>
        <w:rPr>
          <w:lang w:eastAsia="zh-CN"/>
        </w:rPr>
      </w:pPr>
      <w:r w:rsidRPr="00F511A5">
        <w:t>-</w:t>
      </w:r>
      <w:r w:rsidRPr="00F511A5">
        <w:tab/>
      </w:r>
      <w:r w:rsidRPr="00F511A5">
        <w:rPr>
          <w:lang w:eastAsia="zh-CN"/>
        </w:rPr>
        <w:t>SS-UE</w:t>
      </w:r>
    </w:p>
    <w:p w14:paraId="5DC2A3BC" w14:textId="77777777" w:rsidR="00433491" w:rsidRPr="00F511A5" w:rsidRDefault="00433491" w:rsidP="00433491">
      <w:pPr>
        <w:pStyle w:val="B10"/>
      </w:pPr>
      <w:r w:rsidRPr="00F511A5">
        <w:t>-</w:t>
      </w:r>
      <w:r w:rsidRPr="00F511A5">
        <w:tab/>
        <w:t xml:space="preserve">NR-SS-UE1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14:paraId="0F104BE7" w14:textId="77777777" w:rsidR="00433491" w:rsidRPr="00F511A5" w:rsidRDefault="00433491" w:rsidP="00433491">
      <w:pPr>
        <w:pStyle w:val="B10"/>
        <w:rPr>
          <w:lang w:eastAsia="zh-CN"/>
        </w:rPr>
      </w:pPr>
      <w:r w:rsidRPr="00F511A5">
        <w:rPr>
          <w:lang w:eastAsia="zh-CN"/>
        </w:rPr>
        <w:t>-</w:t>
      </w:r>
      <w:r w:rsidRPr="00F511A5">
        <w:rPr>
          <w:lang w:eastAsia="zh-CN"/>
        </w:rPr>
        <w:tab/>
        <w:t xml:space="preserve"> NR-SS-UE1 uses GNSS as the synchronization reference source.</w:t>
      </w:r>
    </w:p>
    <w:p w14:paraId="7F3C8B5F" w14:textId="77777777" w:rsidR="00433491" w:rsidRPr="00F511A5" w:rsidRDefault="00433491" w:rsidP="00433491">
      <w:pPr>
        <w:pStyle w:val="B10"/>
        <w:rPr>
          <w:lang w:eastAsia="zh-CN"/>
        </w:rPr>
      </w:pPr>
      <w:r w:rsidRPr="00F511A5">
        <w:t>-</w:t>
      </w:r>
      <w:r w:rsidRPr="00F511A5">
        <w:tab/>
      </w:r>
      <w:r w:rsidRPr="00F511A5">
        <w:rPr>
          <w:lang w:eastAsia="zh-CN"/>
        </w:rPr>
        <w:t>GNSS simulator</w:t>
      </w:r>
    </w:p>
    <w:p w14:paraId="50BBAD07" w14:textId="77777777" w:rsidR="00433491" w:rsidRPr="00F511A5" w:rsidRDefault="00433491" w:rsidP="00433491">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4AE9C693" w14:textId="77777777" w:rsidR="00433491" w:rsidRPr="00F511A5" w:rsidRDefault="00433491" w:rsidP="00433491">
      <w:pPr>
        <w:pStyle w:val="H6"/>
      </w:pPr>
      <w:r w:rsidRPr="00F511A5">
        <w:t>UE:</w:t>
      </w:r>
    </w:p>
    <w:p w14:paraId="0573D7DD" w14:textId="77777777" w:rsidR="00433491" w:rsidRPr="00F511A5" w:rsidRDefault="00433491" w:rsidP="00433491">
      <w:pPr>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14:paraId="482CE053" w14:textId="77777777" w:rsidR="00433491" w:rsidRPr="00F511A5" w:rsidRDefault="00433491" w:rsidP="00433491">
      <w:pPr>
        <w:pStyle w:val="B10"/>
      </w:pPr>
      <w:r w:rsidRPr="00F511A5">
        <w:rPr>
          <w:lang w:eastAsia="zh-CN"/>
        </w:rPr>
        <w:t>-</w:t>
      </w:r>
      <w:r w:rsidRPr="00F511A5">
        <w:rPr>
          <w:lang w:eastAsia="zh-CN"/>
        </w:rPr>
        <w:tab/>
        <w:t>The UE uses GNSS as the synchronization reference source.</w:t>
      </w:r>
    </w:p>
    <w:p w14:paraId="7CA69BFA" w14:textId="77777777" w:rsidR="00433491" w:rsidRPr="00F511A5" w:rsidRDefault="00433491" w:rsidP="00433491">
      <w:pPr>
        <w:pStyle w:val="B10"/>
        <w:rPr>
          <w:lang w:eastAsia="zh-CN"/>
        </w:rPr>
      </w:pPr>
      <w:r w:rsidRPr="00F511A5">
        <w:t>-</w:t>
      </w:r>
      <w:r w:rsidRPr="00F511A5">
        <w:tab/>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clause 4.8.3.3.3) except for those listed in Table 12.1.</w:t>
      </w:r>
      <w:r w:rsidRPr="00F511A5">
        <w:rPr>
          <w:lang w:eastAsia="zh-CN"/>
        </w:rPr>
        <w:t>5</w:t>
      </w:r>
      <w:r w:rsidRPr="00F511A5">
        <w:t>.</w:t>
      </w:r>
      <w:r w:rsidRPr="00F511A5">
        <w:rPr>
          <w:lang w:eastAsia="zh-CN"/>
        </w:rPr>
        <w:t>2</w:t>
      </w:r>
      <w:r w:rsidRPr="00F511A5">
        <w:t>.3.1</w:t>
      </w:r>
      <w:r w:rsidRPr="00F511A5">
        <w:rPr>
          <w:lang w:eastAsia="zh-CN"/>
        </w:rPr>
        <w:t>-1</w:t>
      </w:r>
      <w:r w:rsidRPr="00F511A5">
        <w:t>.</w:t>
      </w:r>
    </w:p>
    <w:p w14:paraId="1EBABF22" w14:textId="77777777" w:rsidR="00433491" w:rsidRPr="00F511A5" w:rsidRDefault="00433491" w:rsidP="00433491">
      <w:pPr>
        <w:pStyle w:val="TH"/>
      </w:pPr>
      <w:r w:rsidRPr="00F511A5">
        <w:t>Table 12.1.</w:t>
      </w:r>
      <w:r w:rsidRPr="00F511A5">
        <w:rPr>
          <w:lang w:eastAsia="zh-CN"/>
        </w:rPr>
        <w:t>5</w:t>
      </w:r>
      <w:r w:rsidRPr="00F511A5">
        <w:t>.</w:t>
      </w:r>
      <w:r w:rsidRPr="00F511A5">
        <w:rPr>
          <w:lang w:eastAsia="zh-CN"/>
        </w:rPr>
        <w:t>2</w:t>
      </w:r>
      <w:r w:rsidRPr="00F511A5">
        <w:t>.3.1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33491" w:rsidRPr="00F511A5" w14:paraId="76335050" w14:textId="77777777" w:rsidTr="00191392">
        <w:trPr>
          <w:jc w:val="center"/>
        </w:trPr>
        <w:tc>
          <w:tcPr>
            <w:tcW w:w="1818" w:type="dxa"/>
            <w:tcBorders>
              <w:top w:val="single" w:sz="4" w:space="0" w:color="auto"/>
              <w:left w:val="single" w:sz="4" w:space="0" w:color="auto"/>
              <w:bottom w:val="single" w:sz="4" w:space="0" w:color="auto"/>
              <w:right w:val="single" w:sz="4" w:space="0" w:color="auto"/>
            </w:tcBorders>
            <w:hideMark/>
          </w:tcPr>
          <w:p w14:paraId="7D4331D2" w14:textId="77777777" w:rsidR="00433491" w:rsidRPr="00F511A5" w:rsidRDefault="00433491" w:rsidP="00191392">
            <w:pPr>
              <w:pStyle w:val="TAH"/>
              <w:rPr>
                <w:lang w:eastAsia="zh-CN"/>
              </w:rPr>
            </w:pPr>
            <w:r w:rsidRPr="00F511A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5DB4784" w14:textId="77777777" w:rsidR="00433491" w:rsidRPr="00F511A5" w:rsidRDefault="00433491" w:rsidP="00191392">
            <w:pPr>
              <w:pStyle w:val="TAH"/>
              <w:rPr>
                <w:lang w:eastAsia="zh-CN"/>
              </w:rPr>
            </w:pPr>
            <w:r w:rsidRPr="00F511A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1853611B" w14:textId="77777777" w:rsidR="00433491" w:rsidRPr="00F511A5" w:rsidRDefault="00433491" w:rsidP="00191392">
            <w:pPr>
              <w:pStyle w:val="TAH"/>
              <w:rPr>
                <w:lang w:eastAsia="zh-CN"/>
              </w:rPr>
            </w:pPr>
            <w:r w:rsidRPr="00F511A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51C10D98" w14:textId="77777777" w:rsidR="00433491" w:rsidRPr="00F511A5" w:rsidRDefault="00433491" w:rsidP="00191392">
            <w:pPr>
              <w:pStyle w:val="TAH"/>
              <w:rPr>
                <w:lang w:eastAsia="zh-CN"/>
              </w:rPr>
            </w:pPr>
            <w:r w:rsidRPr="00F511A5">
              <w:rPr>
                <w:lang w:eastAsia="zh-CN"/>
              </w:rPr>
              <w:t>Access Technology Identifier</w:t>
            </w:r>
          </w:p>
        </w:tc>
      </w:tr>
      <w:tr w:rsidR="00433491" w:rsidRPr="00F511A5" w14:paraId="424D5F0E"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9D13EF" w14:textId="77777777" w:rsidR="00433491" w:rsidRPr="00F511A5" w:rsidRDefault="00433491" w:rsidP="00191392">
            <w:pPr>
              <w:pStyle w:val="TAL"/>
              <w:rPr>
                <w:lang w:eastAsia="zh-CN"/>
              </w:rPr>
            </w:pPr>
            <w:r w:rsidRPr="00F511A5">
              <w:rPr>
                <w:lang w:eastAsia="zh-CN"/>
              </w:rPr>
              <w:t>EF</w:t>
            </w:r>
            <w:r w:rsidRPr="00F511A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A128FDE" w14:textId="77777777" w:rsidR="00433491" w:rsidRPr="00F511A5"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25FB8A" w14:textId="77777777" w:rsidR="00433491" w:rsidRPr="00F511A5" w:rsidRDefault="00433491" w:rsidP="00191392">
            <w:pPr>
              <w:pStyle w:val="TAL"/>
              <w:rPr>
                <w:lang w:eastAsia="zh-CN"/>
              </w:rPr>
            </w:pPr>
            <w:r w:rsidRPr="00F511A5">
              <w:rPr>
                <w:lang w:eastAsia="zh-CN"/>
              </w:rPr>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1D2F7FFA" w14:textId="77777777" w:rsidR="00433491" w:rsidRPr="00F511A5" w:rsidRDefault="00433491" w:rsidP="00191392">
            <w:pPr>
              <w:rPr>
                <w:lang w:eastAsia="zh-CN"/>
              </w:rPr>
            </w:pPr>
          </w:p>
        </w:tc>
      </w:tr>
      <w:tr w:rsidR="00433491" w:rsidRPr="00F511A5" w14:paraId="60044530"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D446FA2" w14:textId="77777777" w:rsidR="00433491" w:rsidRPr="00F511A5" w:rsidRDefault="00433491" w:rsidP="00191392">
            <w:pPr>
              <w:pStyle w:val="TAL"/>
              <w:rPr>
                <w:lang w:eastAsia="zh-CN"/>
              </w:rPr>
            </w:pPr>
            <w:r w:rsidRPr="00F511A5">
              <w:rPr>
                <w:lang w:eastAsia="zh-CN"/>
              </w:rPr>
              <w:t>EF</w:t>
            </w:r>
            <w:r w:rsidRPr="00F511A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357B61A2" w14:textId="77777777" w:rsidR="00433491" w:rsidRPr="00F511A5"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95D5E24" w14:textId="77777777" w:rsidR="00433491" w:rsidRPr="00F511A5" w:rsidRDefault="00433491" w:rsidP="00191392">
            <w:pPr>
              <w:pStyle w:val="TAL"/>
              <w:rPr>
                <w:lang w:eastAsia="zh-CN"/>
              </w:rPr>
            </w:pPr>
            <w:r w:rsidRPr="00F511A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6DF16032" w14:textId="77777777" w:rsidR="00433491" w:rsidRPr="00F511A5" w:rsidRDefault="00433491" w:rsidP="00191392">
            <w:pPr>
              <w:rPr>
                <w:lang w:eastAsia="zh-CN"/>
              </w:rPr>
            </w:pPr>
          </w:p>
        </w:tc>
      </w:tr>
      <w:tr w:rsidR="00433491" w:rsidRPr="00F511A5" w14:paraId="33331853"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F395A" w14:textId="77777777" w:rsidR="00433491" w:rsidRPr="00F511A5" w:rsidRDefault="00433491" w:rsidP="00191392">
            <w:pPr>
              <w:pStyle w:val="TAL"/>
              <w:rPr>
                <w:lang w:eastAsia="zh-CN"/>
              </w:rPr>
            </w:pPr>
            <w:r w:rsidRPr="00F511A5">
              <w:rPr>
                <w:lang w:eastAsia="zh-CN"/>
              </w:rPr>
              <w:t>EF</w:t>
            </w:r>
            <w:r w:rsidRPr="00F511A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4A7EF49" w14:textId="77777777" w:rsidR="00433491" w:rsidRPr="00F511A5"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993A932" w14:textId="77777777" w:rsidR="00433491" w:rsidRPr="00F511A5" w:rsidRDefault="00433491" w:rsidP="00191392">
            <w:pPr>
              <w:pStyle w:val="TAL"/>
              <w:rPr>
                <w:lang w:eastAsia="zh-CN"/>
              </w:rPr>
            </w:pPr>
            <w:r w:rsidRPr="00F511A5">
              <w:rPr>
                <w:lang w:eastAsia="zh-CN"/>
              </w:rPr>
              <w:t>As per TS 38.508-1[4] clause 4.8.3.3.3</w:t>
            </w:r>
          </w:p>
          <w:p w14:paraId="60CECFBC" w14:textId="77777777" w:rsidR="00433491" w:rsidRPr="00F511A5" w:rsidRDefault="00433491" w:rsidP="00191392">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included in V2X data policy over PC5 is defined in Table 12.1.5.2.3.3-1</w:t>
            </w:r>
          </w:p>
        </w:tc>
        <w:tc>
          <w:tcPr>
            <w:tcW w:w="3075" w:type="dxa"/>
            <w:tcBorders>
              <w:top w:val="single" w:sz="4" w:space="0" w:color="auto"/>
              <w:left w:val="single" w:sz="4" w:space="0" w:color="auto"/>
              <w:bottom w:val="single" w:sz="4" w:space="0" w:color="auto"/>
              <w:right w:val="single" w:sz="4" w:space="0" w:color="auto"/>
            </w:tcBorders>
          </w:tcPr>
          <w:p w14:paraId="790440B3" w14:textId="77777777" w:rsidR="00433491" w:rsidRPr="00F511A5" w:rsidRDefault="00433491" w:rsidP="00191392">
            <w:pPr>
              <w:rPr>
                <w:lang w:eastAsia="zh-CN"/>
              </w:rPr>
            </w:pPr>
          </w:p>
        </w:tc>
      </w:tr>
    </w:tbl>
    <w:p w14:paraId="4A390763" w14:textId="77777777" w:rsidR="00433491" w:rsidRPr="00F511A5" w:rsidRDefault="00433491" w:rsidP="00433491">
      <w:pPr>
        <w:rPr>
          <w:lang w:eastAsia="zh-CN"/>
        </w:rPr>
      </w:pPr>
    </w:p>
    <w:p w14:paraId="08DD35A3" w14:textId="77777777" w:rsidR="00433491" w:rsidRPr="00F511A5" w:rsidRDefault="00433491" w:rsidP="00433491">
      <w:pPr>
        <w:pStyle w:val="H6"/>
      </w:pPr>
      <w:r w:rsidRPr="00F511A5">
        <w:t>Preamble:</w:t>
      </w:r>
    </w:p>
    <w:p w14:paraId="295F6B6F" w14:textId="77777777" w:rsidR="00433491" w:rsidRPr="00F511A5" w:rsidRDefault="00433491" w:rsidP="00433491">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Cast Type (Unicast), GNSS Sync (On)</w:t>
      </w:r>
      <w:r w:rsidRPr="00F511A5">
        <w:rPr>
          <w:lang w:eastAsia="zh-CN"/>
        </w:rPr>
        <w:t xml:space="preserve"> using UE initiated unicast mode NR </w:t>
      </w:r>
      <w:proofErr w:type="spellStart"/>
      <w:r w:rsidRPr="00F511A5">
        <w:rPr>
          <w:lang w:eastAsia="zh-CN"/>
        </w:rPr>
        <w:t>sidelink</w:t>
      </w:r>
      <w:proofErr w:type="spellEnd"/>
      <w:r w:rsidRPr="00F511A5">
        <w:rPr>
          <w:lang w:eastAsia="zh-CN"/>
        </w:rPr>
        <w:t xml:space="preserve"> communication procedure in subclause 4.9.22</w:t>
      </w:r>
      <w:r w:rsidRPr="00F511A5">
        <w:t>.</w:t>
      </w:r>
    </w:p>
    <w:p w14:paraId="4CA94429" w14:textId="77777777" w:rsidR="00433491" w:rsidRDefault="00433491" w:rsidP="00433491">
      <w:pPr>
        <w:pStyle w:val="H6"/>
        <w:rPr>
          <w:ins w:id="103" w:author="Huawei" w:date="2023-02-14T18:10:00Z"/>
        </w:rPr>
      </w:pPr>
      <w:r w:rsidRPr="00F511A5">
        <w:rPr>
          <w:lang w:eastAsia="zh-CN"/>
        </w:rPr>
        <w:lastRenderedPageBreak/>
        <w:t>12.1.5.2.3.2</w:t>
      </w:r>
      <w:r w:rsidRPr="00F511A5">
        <w:tab/>
        <w:t>Test procedure sequence</w:t>
      </w:r>
    </w:p>
    <w:p w14:paraId="14A8B3A3" w14:textId="77777777" w:rsidR="00433491" w:rsidRPr="00C16685" w:rsidRDefault="00433491" w:rsidP="00433491">
      <w:pPr>
        <w:rPr>
          <w:ins w:id="104" w:author="Huawei" w:date="2023-02-14T18:10:00Z"/>
        </w:rPr>
      </w:pPr>
      <w:ins w:id="105" w:author="Huawei" w:date="2023-02-14T18:10:00Z">
        <w:r w:rsidRPr="00F511A5">
          <w:t xml:space="preserve">Table </w:t>
        </w:r>
        <w:r w:rsidRPr="00F511A5">
          <w:rPr>
            <w:lang w:eastAsia="zh-CN"/>
          </w:rPr>
          <w:t>12.1.3.2.3.2-</w:t>
        </w:r>
        <w:r>
          <w:rPr>
            <w:lang w:eastAsia="zh-CN"/>
          </w:rPr>
          <w:t>0</w:t>
        </w:r>
        <w:r w:rsidRPr="00F511A5">
          <w:rPr>
            <w:lang w:eastAsia="zh-CN"/>
          </w:rPr>
          <w:t xml:space="preserve"> </w:t>
        </w:r>
        <w:r w:rsidRPr="00F511A5">
          <w:t>illustrates the downlink power levels and other, if any, changing parameters to be applied for the NR-SS-UE at various time instants of the test execution. Row marked "T0" denotes the initial conditions after preamble. The exact instants on which these values shall be applied are described elsewhere in the present clause.</w:t>
        </w:r>
      </w:ins>
    </w:p>
    <w:p w14:paraId="2700266B" w14:textId="77777777" w:rsidR="00433491" w:rsidRPr="00D70946" w:rsidRDefault="00433491" w:rsidP="00433491">
      <w:pPr>
        <w:pStyle w:val="TH"/>
        <w:rPr>
          <w:ins w:id="106" w:author="Huawei" w:date="2023-02-14T18:10:00Z"/>
        </w:rPr>
      </w:pPr>
      <w:ins w:id="107" w:author="Huawei" w:date="2023-02-14T18:10:00Z">
        <w:r w:rsidRPr="00D70946">
          <w:t xml:space="preserve">Table </w:t>
        </w:r>
        <w:r w:rsidRPr="00D70946">
          <w:rPr>
            <w:lang w:eastAsia="zh-CN"/>
          </w:rPr>
          <w:t>12.1.5.2.3.</w:t>
        </w:r>
        <w:r w:rsidRPr="00D70946">
          <w:t>2-</w:t>
        </w:r>
        <w:r>
          <w:t>0</w:t>
        </w:r>
        <w:r w:rsidRPr="00D70946">
          <w:t xml:space="preserve">: </w:t>
        </w:r>
        <w:r w:rsidRPr="00F511A5">
          <w:t xml:space="preserve">Time instances of simulated </w:t>
        </w:r>
        <w:r w:rsidRPr="00F511A5">
          <w:rPr>
            <w:lang w:eastAsia="zh-CN"/>
          </w:rPr>
          <w:t>NR-</w:t>
        </w:r>
        <w:r w:rsidRPr="00F511A5">
          <w:t>SS-UE power level</w:t>
        </w:r>
      </w:ins>
    </w:p>
    <w:p w14:paraId="4BCEA52C" w14:textId="77777777" w:rsidR="00433491" w:rsidRDefault="00433491" w:rsidP="00433491">
      <w:pPr>
        <w:rPr>
          <w:ins w:id="108" w:author="Huawei" w:date="2023-02-14T18:10:00Z"/>
          <w:rFonts w:eastAsia="Yu Mincho"/>
        </w:rPr>
      </w:pP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579"/>
        <w:gridCol w:w="1134"/>
        <w:gridCol w:w="1276"/>
        <w:gridCol w:w="2681"/>
      </w:tblGrid>
      <w:tr w:rsidR="00433491" w:rsidRPr="00F511A5" w14:paraId="521B0A87" w14:textId="77777777" w:rsidTr="00191392">
        <w:trPr>
          <w:trHeight w:val="148"/>
          <w:jc w:val="center"/>
          <w:ins w:id="109" w:author="Huawei" w:date="2023-02-14T18:10:00Z"/>
        </w:trPr>
        <w:tc>
          <w:tcPr>
            <w:tcW w:w="535" w:type="dxa"/>
            <w:tcBorders>
              <w:top w:val="single" w:sz="4" w:space="0" w:color="auto"/>
              <w:left w:val="single" w:sz="4" w:space="0" w:color="auto"/>
              <w:bottom w:val="single" w:sz="4" w:space="0" w:color="auto"/>
              <w:right w:val="single" w:sz="4" w:space="0" w:color="auto"/>
            </w:tcBorders>
          </w:tcPr>
          <w:p w14:paraId="51A35BB4" w14:textId="77777777" w:rsidR="00433491" w:rsidRPr="00F511A5" w:rsidRDefault="00433491" w:rsidP="00191392">
            <w:pPr>
              <w:rPr>
                <w:ins w:id="110" w:author="Huawei" w:date="2023-02-14T18:10:00Z"/>
                <w:lang w:eastAsia="sv-SE"/>
              </w:rPr>
            </w:pPr>
          </w:p>
        </w:tc>
        <w:tc>
          <w:tcPr>
            <w:tcW w:w="2579" w:type="dxa"/>
            <w:tcBorders>
              <w:top w:val="single" w:sz="4" w:space="0" w:color="auto"/>
              <w:left w:val="single" w:sz="4" w:space="0" w:color="auto"/>
              <w:bottom w:val="single" w:sz="4" w:space="0" w:color="auto"/>
              <w:right w:val="single" w:sz="4" w:space="0" w:color="auto"/>
            </w:tcBorders>
            <w:hideMark/>
          </w:tcPr>
          <w:p w14:paraId="0301F69D" w14:textId="77777777" w:rsidR="00433491" w:rsidRPr="00F511A5" w:rsidRDefault="00433491" w:rsidP="00191392">
            <w:pPr>
              <w:pStyle w:val="TAH"/>
              <w:rPr>
                <w:ins w:id="111" w:author="Huawei" w:date="2023-02-14T18:10:00Z"/>
                <w:lang w:eastAsia="zh-CN"/>
              </w:rPr>
            </w:pPr>
            <w:ins w:id="112" w:author="Huawei" w:date="2023-02-14T18:10:00Z">
              <w:r w:rsidRPr="00F511A5">
                <w:rPr>
                  <w:lang w:eastAsia="zh-CN"/>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7D5E9FED" w14:textId="77777777" w:rsidR="00433491" w:rsidRPr="00F511A5" w:rsidRDefault="00433491" w:rsidP="00191392">
            <w:pPr>
              <w:pStyle w:val="TAH"/>
              <w:rPr>
                <w:ins w:id="113" w:author="Huawei" w:date="2023-02-14T18:10:00Z"/>
                <w:lang w:eastAsia="zh-CN"/>
              </w:rPr>
            </w:pPr>
            <w:ins w:id="114" w:author="Huawei" w:date="2023-02-14T18:10:00Z">
              <w:r w:rsidRPr="00F511A5">
                <w:rPr>
                  <w:lang w:eastAsia="zh-CN"/>
                </w:rPr>
                <w:t>Unit</w:t>
              </w:r>
            </w:ins>
          </w:p>
        </w:tc>
        <w:tc>
          <w:tcPr>
            <w:tcW w:w="1276" w:type="dxa"/>
            <w:tcBorders>
              <w:top w:val="single" w:sz="4" w:space="0" w:color="auto"/>
              <w:left w:val="single" w:sz="4" w:space="0" w:color="auto"/>
              <w:bottom w:val="single" w:sz="4" w:space="0" w:color="auto"/>
              <w:right w:val="single" w:sz="4" w:space="0" w:color="auto"/>
            </w:tcBorders>
            <w:hideMark/>
          </w:tcPr>
          <w:p w14:paraId="322A3E76" w14:textId="77777777" w:rsidR="00433491" w:rsidRPr="00F511A5" w:rsidRDefault="00433491" w:rsidP="00191392">
            <w:pPr>
              <w:pStyle w:val="TAH"/>
              <w:rPr>
                <w:ins w:id="115" w:author="Huawei" w:date="2023-02-14T18:10:00Z"/>
                <w:lang w:eastAsia="zh-CN"/>
              </w:rPr>
            </w:pPr>
            <w:ins w:id="116" w:author="Huawei" w:date="2023-02-14T18:10:00Z">
              <w:r w:rsidRPr="00F511A5">
                <w:rPr>
                  <w:lang w:eastAsia="zh-CN"/>
                </w:rPr>
                <w:t>NR-SS-UE1</w:t>
              </w:r>
            </w:ins>
          </w:p>
        </w:tc>
        <w:tc>
          <w:tcPr>
            <w:tcW w:w="2681" w:type="dxa"/>
            <w:tcBorders>
              <w:top w:val="single" w:sz="4" w:space="0" w:color="auto"/>
              <w:left w:val="single" w:sz="4" w:space="0" w:color="auto"/>
              <w:bottom w:val="single" w:sz="4" w:space="0" w:color="auto"/>
              <w:right w:val="single" w:sz="4" w:space="0" w:color="auto"/>
            </w:tcBorders>
            <w:hideMark/>
          </w:tcPr>
          <w:p w14:paraId="19AB0CE9" w14:textId="77777777" w:rsidR="00433491" w:rsidRPr="00F511A5" w:rsidRDefault="00433491" w:rsidP="00191392">
            <w:pPr>
              <w:pStyle w:val="TAH"/>
              <w:rPr>
                <w:ins w:id="117" w:author="Huawei" w:date="2023-02-14T18:10:00Z"/>
                <w:lang w:eastAsia="zh-CN"/>
              </w:rPr>
            </w:pPr>
            <w:ins w:id="118" w:author="Huawei" w:date="2023-02-14T18:10:00Z">
              <w:r w:rsidRPr="00F511A5">
                <w:rPr>
                  <w:lang w:eastAsia="zh-CN"/>
                </w:rPr>
                <w:t>Comment</w:t>
              </w:r>
            </w:ins>
          </w:p>
        </w:tc>
      </w:tr>
      <w:tr w:rsidR="00433491" w:rsidRPr="00F511A5" w14:paraId="0C8FC6D8" w14:textId="77777777" w:rsidTr="00191392">
        <w:trPr>
          <w:jc w:val="center"/>
          <w:ins w:id="119" w:author="Huawei" w:date="2023-02-14T18:10:00Z"/>
        </w:trPr>
        <w:tc>
          <w:tcPr>
            <w:tcW w:w="535" w:type="dxa"/>
            <w:vMerge w:val="restart"/>
            <w:tcBorders>
              <w:top w:val="single" w:sz="4" w:space="0" w:color="auto"/>
              <w:left w:val="single" w:sz="4" w:space="0" w:color="auto"/>
              <w:right w:val="single" w:sz="4" w:space="0" w:color="auto"/>
            </w:tcBorders>
            <w:vAlign w:val="center"/>
            <w:hideMark/>
          </w:tcPr>
          <w:p w14:paraId="726FCC9C" w14:textId="77777777" w:rsidR="00433491" w:rsidRPr="00F511A5" w:rsidRDefault="00433491" w:rsidP="00191392">
            <w:pPr>
              <w:pStyle w:val="TAL"/>
              <w:rPr>
                <w:ins w:id="120" w:author="Huawei" w:date="2023-02-14T18:10:00Z"/>
                <w:lang w:eastAsia="zh-CN"/>
              </w:rPr>
            </w:pPr>
            <w:ins w:id="121" w:author="Huawei" w:date="2023-02-14T18:10:00Z">
              <w:r w:rsidRPr="00F511A5">
                <w:rPr>
                  <w:lang w:eastAsia="zh-CN"/>
                </w:rPr>
                <w:t>T0</w:t>
              </w:r>
            </w:ins>
          </w:p>
        </w:tc>
        <w:tc>
          <w:tcPr>
            <w:tcW w:w="2579" w:type="dxa"/>
            <w:tcBorders>
              <w:top w:val="single" w:sz="4" w:space="0" w:color="auto"/>
              <w:left w:val="single" w:sz="4" w:space="0" w:color="auto"/>
              <w:bottom w:val="single" w:sz="4" w:space="0" w:color="auto"/>
              <w:right w:val="single" w:sz="4" w:space="0" w:color="auto"/>
            </w:tcBorders>
            <w:vAlign w:val="center"/>
            <w:hideMark/>
          </w:tcPr>
          <w:p w14:paraId="46096845" w14:textId="77777777" w:rsidR="00433491" w:rsidRPr="00F511A5" w:rsidRDefault="00433491" w:rsidP="00191392">
            <w:pPr>
              <w:pStyle w:val="TAL"/>
              <w:rPr>
                <w:ins w:id="122" w:author="Huawei" w:date="2023-02-14T18:10:00Z"/>
                <w:lang w:eastAsia="zh-CN"/>
              </w:rPr>
            </w:pPr>
            <w:ins w:id="123" w:author="Huawei" w:date="2023-02-14T18:10:00Z">
              <w:r w:rsidRPr="00EA4F49">
                <w:t>Reference NR-SS-UE power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F1F29C" w14:textId="77777777" w:rsidR="00433491" w:rsidRPr="00F511A5" w:rsidRDefault="00433491" w:rsidP="00191392">
            <w:pPr>
              <w:pStyle w:val="TAL"/>
              <w:rPr>
                <w:ins w:id="124" w:author="Huawei" w:date="2023-02-14T18:10:00Z"/>
                <w:lang w:eastAsia="zh-CN"/>
              </w:rPr>
            </w:pPr>
            <w:ins w:id="125" w:author="Huawei" w:date="2023-02-14T18:10:00Z">
              <w:r w:rsidRPr="00F511A5">
                <w:rPr>
                  <w:lang w:eastAsia="zh-CN"/>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9F538D0" w14:textId="77777777" w:rsidR="00433491" w:rsidRPr="00856B8B" w:rsidRDefault="00433491" w:rsidP="00191392">
            <w:pPr>
              <w:pStyle w:val="TAL"/>
              <w:rPr>
                <w:ins w:id="126" w:author="Huawei" w:date="2023-02-14T18:10:00Z"/>
                <w:rFonts w:eastAsiaTheme="minorEastAsia"/>
                <w:lang w:eastAsia="zh-CN"/>
              </w:rPr>
            </w:pPr>
            <w:ins w:id="127" w:author="Huawei" w:date="2023-02-14T18:10:00Z">
              <w:r>
                <w:rPr>
                  <w:rFonts w:eastAsiaTheme="minorEastAsia" w:hint="eastAsia"/>
                  <w:lang w:eastAsia="zh-CN"/>
                </w:rPr>
                <w:t>-</w:t>
              </w:r>
              <w:r>
                <w:rPr>
                  <w:rFonts w:eastAsiaTheme="minorEastAsia"/>
                  <w:lang w:eastAsia="zh-CN"/>
                </w:rPr>
                <w:t>85</w:t>
              </w:r>
            </w:ins>
          </w:p>
        </w:tc>
        <w:tc>
          <w:tcPr>
            <w:tcW w:w="2681" w:type="dxa"/>
            <w:vMerge w:val="restart"/>
            <w:tcBorders>
              <w:top w:val="single" w:sz="4" w:space="0" w:color="auto"/>
              <w:left w:val="single" w:sz="4" w:space="0" w:color="auto"/>
              <w:right w:val="single" w:sz="4" w:space="0" w:color="auto"/>
            </w:tcBorders>
            <w:vAlign w:val="center"/>
            <w:hideMark/>
          </w:tcPr>
          <w:p w14:paraId="7F91845C" w14:textId="77777777" w:rsidR="00433491" w:rsidRPr="00F511A5" w:rsidRDefault="00433491" w:rsidP="00191392">
            <w:pPr>
              <w:pStyle w:val="TAL"/>
              <w:rPr>
                <w:ins w:id="128" w:author="Huawei" w:date="2023-02-14T18:10:00Z"/>
                <w:lang w:eastAsia="zh-CN"/>
              </w:rPr>
            </w:pPr>
            <w:ins w:id="129" w:author="Huawei" w:date="2023-02-14T18:10:00Z">
              <w:r>
                <w:rPr>
                  <w:lang w:eastAsia="zh-CN"/>
                </w:rPr>
                <w:t>SL CSI-RS is not transmitted until SCI format 2-A is transmitted.</w:t>
              </w:r>
            </w:ins>
          </w:p>
        </w:tc>
      </w:tr>
      <w:tr w:rsidR="00433491" w:rsidRPr="00F511A5" w14:paraId="26446244" w14:textId="77777777" w:rsidTr="00191392">
        <w:trPr>
          <w:jc w:val="center"/>
          <w:ins w:id="130" w:author="Huawei" w:date="2023-02-14T18:10:00Z"/>
        </w:trPr>
        <w:tc>
          <w:tcPr>
            <w:tcW w:w="535" w:type="dxa"/>
            <w:vMerge/>
            <w:tcBorders>
              <w:left w:val="single" w:sz="4" w:space="0" w:color="auto"/>
              <w:bottom w:val="single" w:sz="4" w:space="0" w:color="auto"/>
              <w:right w:val="single" w:sz="4" w:space="0" w:color="auto"/>
            </w:tcBorders>
            <w:vAlign w:val="center"/>
          </w:tcPr>
          <w:p w14:paraId="02CC050B" w14:textId="77777777" w:rsidR="00433491" w:rsidRPr="00F511A5" w:rsidRDefault="00433491" w:rsidP="00191392">
            <w:pPr>
              <w:pStyle w:val="TAL"/>
              <w:rPr>
                <w:ins w:id="131" w:author="Huawei" w:date="2023-02-14T18:10:00Z"/>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67EA2FCA" w14:textId="77777777" w:rsidR="00433491" w:rsidRPr="00F511A5" w:rsidRDefault="00433491" w:rsidP="00191392">
            <w:pPr>
              <w:pStyle w:val="TAL"/>
              <w:rPr>
                <w:ins w:id="132" w:author="Huawei" w:date="2023-02-14T18:10:00Z"/>
                <w:lang w:eastAsia="zh-CN"/>
              </w:rPr>
            </w:pPr>
            <w:ins w:id="133" w:author="Huawei" w:date="2023-02-14T18:10:00Z">
              <w:r w:rsidRPr="00EA4F49">
                <w:t>EPRE ratio of SL CSI-RS to 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1E384C74" w14:textId="77777777" w:rsidR="00433491" w:rsidRPr="00856B8B" w:rsidRDefault="00433491" w:rsidP="00191392">
            <w:pPr>
              <w:pStyle w:val="TAL"/>
              <w:rPr>
                <w:ins w:id="134" w:author="Huawei" w:date="2023-02-14T18:10:00Z"/>
                <w:rFonts w:eastAsiaTheme="minorEastAsia"/>
                <w:lang w:eastAsia="zh-CN"/>
              </w:rPr>
            </w:pPr>
            <w:ins w:id="135" w:author="Huawei" w:date="2023-02-14T18:10:00Z">
              <w:r>
                <w:rPr>
                  <w:rFonts w:eastAsiaTheme="minorEastAsia" w:hint="eastAsia"/>
                  <w:lang w:eastAsia="zh-CN"/>
                </w:rPr>
                <w:t>d</w:t>
              </w:r>
              <w:r>
                <w:rPr>
                  <w:rFonts w:eastAsiaTheme="minorEastAsia"/>
                  <w:lang w:eastAsia="zh-CN"/>
                </w:rPr>
                <w:t>B</w:t>
              </w:r>
            </w:ins>
          </w:p>
        </w:tc>
        <w:tc>
          <w:tcPr>
            <w:tcW w:w="1276" w:type="dxa"/>
            <w:tcBorders>
              <w:top w:val="single" w:sz="4" w:space="0" w:color="auto"/>
              <w:left w:val="single" w:sz="4" w:space="0" w:color="auto"/>
              <w:bottom w:val="single" w:sz="4" w:space="0" w:color="auto"/>
              <w:right w:val="single" w:sz="4" w:space="0" w:color="auto"/>
            </w:tcBorders>
            <w:vAlign w:val="center"/>
          </w:tcPr>
          <w:p w14:paraId="70D9B01D" w14:textId="77777777" w:rsidR="00433491" w:rsidRPr="00856B8B" w:rsidRDefault="00433491" w:rsidP="00191392">
            <w:pPr>
              <w:pStyle w:val="TAL"/>
              <w:rPr>
                <w:ins w:id="136" w:author="Huawei" w:date="2023-02-14T18:10:00Z"/>
                <w:rFonts w:eastAsiaTheme="minorEastAsia"/>
                <w:lang w:eastAsia="zh-CN"/>
              </w:rPr>
            </w:pPr>
            <w:ins w:id="137" w:author="Huawei" w:date="2023-02-14T18:10:00Z">
              <w:r>
                <w:rPr>
                  <w:rFonts w:eastAsiaTheme="minorEastAsia" w:hint="eastAsia"/>
                  <w:lang w:eastAsia="zh-CN"/>
                </w:rPr>
                <w:t>0</w:t>
              </w:r>
            </w:ins>
          </w:p>
        </w:tc>
        <w:tc>
          <w:tcPr>
            <w:tcW w:w="2681" w:type="dxa"/>
            <w:vMerge/>
            <w:tcBorders>
              <w:left w:val="single" w:sz="4" w:space="0" w:color="auto"/>
              <w:bottom w:val="single" w:sz="4" w:space="0" w:color="auto"/>
              <w:right w:val="single" w:sz="4" w:space="0" w:color="auto"/>
            </w:tcBorders>
            <w:vAlign w:val="center"/>
          </w:tcPr>
          <w:p w14:paraId="6A464EA8" w14:textId="77777777" w:rsidR="00433491" w:rsidRPr="00F511A5" w:rsidRDefault="00433491" w:rsidP="00191392">
            <w:pPr>
              <w:pStyle w:val="TAL"/>
              <w:rPr>
                <w:ins w:id="138" w:author="Huawei" w:date="2023-02-14T18:10:00Z"/>
                <w:lang w:eastAsia="zh-CN"/>
              </w:rPr>
            </w:pPr>
          </w:p>
        </w:tc>
      </w:tr>
    </w:tbl>
    <w:p w14:paraId="287A9F60" w14:textId="77777777" w:rsidR="00433491" w:rsidRPr="00433491" w:rsidRDefault="00433491">
      <w:pPr>
        <w:rPr>
          <w:rPrChange w:id="139" w:author="Huawei" w:date="2023-02-14T18:10:00Z">
            <w:rPr>
              <w:lang w:eastAsia="zh-CN"/>
            </w:rPr>
          </w:rPrChange>
        </w:rPr>
        <w:pPrChange w:id="140" w:author="Huawei" w:date="2023-02-14T18:10:00Z">
          <w:pPr>
            <w:pStyle w:val="H6"/>
          </w:pPr>
        </w:pPrChange>
      </w:pPr>
    </w:p>
    <w:p w14:paraId="0340E318" w14:textId="77777777" w:rsidR="00433491" w:rsidRPr="00F511A5" w:rsidRDefault="00433491" w:rsidP="00433491">
      <w:pPr>
        <w:pStyle w:val="TH"/>
      </w:pPr>
      <w:r w:rsidRPr="00F511A5">
        <w:t xml:space="preserve">Table </w:t>
      </w:r>
      <w:r w:rsidRPr="00F511A5">
        <w:rPr>
          <w:lang w:eastAsia="zh-CN"/>
        </w:rPr>
        <w:t>12.1.5.2.3.</w:t>
      </w:r>
      <w:r w:rsidRPr="00F511A5">
        <w:t>2-1: Main behaviour</w:t>
      </w:r>
    </w:p>
    <w:tbl>
      <w:tblPr>
        <w:tblW w:w="9600" w:type="dxa"/>
        <w:tblLayout w:type="fixed"/>
        <w:tblLook w:val="04A0" w:firstRow="1" w:lastRow="0" w:firstColumn="1" w:lastColumn="0" w:noHBand="0" w:noVBand="1"/>
      </w:tblPr>
      <w:tblGrid>
        <w:gridCol w:w="533"/>
        <w:gridCol w:w="4107"/>
        <w:gridCol w:w="568"/>
        <w:gridCol w:w="2975"/>
        <w:gridCol w:w="567"/>
        <w:gridCol w:w="850"/>
      </w:tblGrid>
      <w:tr w:rsidR="00433491" w:rsidRPr="00F511A5" w14:paraId="4691245D" w14:textId="77777777" w:rsidTr="00191392">
        <w:tc>
          <w:tcPr>
            <w:tcW w:w="534" w:type="dxa"/>
            <w:tcBorders>
              <w:top w:val="single" w:sz="4" w:space="0" w:color="auto"/>
              <w:left w:val="single" w:sz="4" w:space="0" w:color="auto"/>
              <w:bottom w:val="nil"/>
              <w:right w:val="single" w:sz="4" w:space="0" w:color="auto"/>
            </w:tcBorders>
            <w:hideMark/>
          </w:tcPr>
          <w:p w14:paraId="6B54D28D" w14:textId="77777777" w:rsidR="00433491" w:rsidRPr="00F511A5" w:rsidRDefault="00433491" w:rsidP="00191392">
            <w:pPr>
              <w:pStyle w:val="TAH"/>
              <w:rPr>
                <w:lang w:eastAsia="zh-CN"/>
              </w:rPr>
            </w:pPr>
            <w:r w:rsidRPr="00F511A5">
              <w:rPr>
                <w:lang w:eastAsia="zh-CN"/>
              </w:rPr>
              <w:t>St</w:t>
            </w:r>
          </w:p>
        </w:tc>
        <w:tc>
          <w:tcPr>
            <w:tcW w:w="4110" w:type="dxa"/>
            <w:tcBorders>
              <w:top w:val="single" w:sz="4" w:space="0" w:color="auto"/>
              <w:left w:val="single" w:sz="4" w:space="0" w:color="auto"/>
              <w:bottom w:val="nil"/>
              <w:right w:val="single" w:sz="4" w:space="0" w:color="auto"/>
            </w:tcBorders>
            <w:hideMark/>
          </w:tcPr>
          <w:p w14:paraId="301E6C54" w14:textId="77777777" w:rsidR="00433491" w:rsidRPr="00F511A5" w:rsidRDefault="00433491" w:rsidP="00191392">
            <w:pPr>
              <w:pStyle w:val="TAH"/>
              <w:rPr>
                <w:lang w:eastAsia="zh-CN"/>
              </w:rPr>
            </w:pPr>
            <w:r w:rsidRPr="00F511A5">
              <w:rPr>
                <w:lang w:eastAsia="zh-CN"/>
              </w:rPr>
              <w:t>Procedure</w:t>
            </w:r>
          </w:p>
        </w:tc>
        <w:tc>
          <w:tcPr>
            <w:tcW w:w="3545" w:type="dxa"/>
            <w:gridSpan w:val="2"/>
            <w:tcBorders>
              <w:top w:val="single" w:sz="4" w:space="0" w:color="auto"/>
              <w:left w:val="single" w:sz="4" w:space="0" w:color="auto"/>
              <w:bottom w:val="nil"/>
              <w:right w:val="single" w:sz="4" w:space="0" w:color="auto"/>
            </w:tcBorders>
            <w:hideMark/>
          </w:tcPr>
          <w:p w14:paraId="1A2E9BB9" w14:textId="77777777" w:rsidR="00433491" w:rsidRPr="00F511A5" w:rsidRDefault="00433491" w:rsidP="00191392">
            <w:pPr>
              <w:pStyle w:val="TAH"/>
              <w:rPr>
                <w:lang w:eastAsia="zh-CN"/>
              </w:rPr>
            </w:pPr>
            <w:r w:rsidRPr="00F511A5">
              <w:rPr>
                <w:lang w:eastAsia="zh-CN"/>
              </w:rPr>
              <w:t>Message Sequence</w:t>
            </w:r>
          </w:p>
        </w:tc>
        <w:tc>
          <w:tcPr>
            <w:tcW w:w="567" w:type="dxa"/>
            <w:tcBorders>
              <w:top w:val="single" w:sz="4" w:space="0" w:color="auto"/>
              <w:left w:val="single" w:sz="4" w:space="0" w:color="auto"/>
              <w:bottom w:val="nil"/>
              <w:right w:val="single" w:sz="4" w:space="0" w:color="auto"/>
            </w:tcBorders>
            <w:hideMark/>
          </w:tcPr>
          <w:p w14:paraId="0918CD72" w14:textId="77777777" w:rsidR="00433491" w:rsidRPr="00F511A5" w:rsidRDefault="00433491" w:rsidP="00191392">
            <w:pPr>
              <w:pStyle w:val="TAH"/>
              <w:rPr>
                <w:lang w:eastAsia="zh-CN"/>
              </w:rPr>
            </w:pPr>
            <w:r w:rsidRPr="00F511A5">
              <w:rPr>
                <w:lang w:eastAsia="zh-CN"/>
              </w:rPr>
              <w:t>TP</w:t>
            </w:r>
          </w:p>
        </w:tc>
        <w:tc>
          <w:tcPr>
            <w:tcW w:w="850" w:type="dxa"/>
            <w:tcBorders>
              <w:top w:val="single" w:sz="4" w:space="0" w:color="auto"/>
              <w:left w:val="single" w:sz="4" w:space="0" w:color="auto"/>
              <w:bottom w:val="nil"/>
              <w:right w:val="single" w:sz="4" w:space="0" w:color="auto"/>
            </w:tcBorders>
            <w:hideMark/>
          </w:tcPr>
          <w:p w14:paraId="178E3B99" w14:textId="77777777" w:rsidR="00433491" w:rsidRPr="00F511A5" w:rsidRDefault="00433491" w:rsidP="00191392">
            <w:pPr>
              <w:pStyle w:val="TAH"/>
              <w:rPr>
                <w:lang w:eastAsia="zh-CN"/>
              </w:rPr>
            </w:pPr>
            <w:r w:rsidRPr="00F511A5">
              <w:rPr>
                <w:lang w:eastAsia="zh-CN"/>
              </w:rPr>
              <w:t>Verdict</w:t>
            </w:r>
          </w:p>
        </w:tc>
      </w:tr>
      <w:tr w:rsidR="00433491" w:rsidRPr="00F511A5" w14:paraId="28700195" w14:textId="77777777" w:rsidTr="00191392">
        <w:tc>
          <w:tcPr>
            <w:tcW w:w="534" w:type="dxa"/>
            <w:tcBorders>
              <w:top w:val="nil"/>
              <w:left w:val="single" w:sz="4" w:space="0" w:color="auto"/>
              <w:bottom w:val="single" w:sz="4" w:space="0" w:color="auto"/>
              <w:right w:val="single" w:sz="4" w:space="0" w:color="auto"/>
            </w:tcBorders>
          </w:tcPr>
          <w:p w14:paraId="492CDE13" w14:textId="77777777" w:rsidR="00433491" w:rsidRPr="00F511A5" w:rsidRDefault="00433491" w:rsidP="00191392">
            <w:pPr>
              <w:pStyle w:val="TAH"/>
              <w:rPr>
                <w:lang w:eastAsia="zh-CN"/>
              </w:rPr>
            </w:pPr>
          </w:p>
        </w:tc>
        <w:tc>
          <w:tcPr>
            <w:tcW w:w="4110" w:type="dxa"/>
            <w:tcBorders>
              <w:top w:val="nil"/>
              <w:left w:val="single" w:sz="4" w:space="0" w:color="auto"/>
              <w:bottom w:val="single" w:sz="4" w:space="0" w:color="auto"/>
              <w:right w:val="single" w:sz="4" w:space="0" w:color="auto"/>
            </w:tcBorders>
          </w:tcPr>
          <w:p w14:paraId="59505405" w14:textId="77777777" w:rsidR="00433491" w:rsidRPr="00F511A5" w:rsidRDefault="00433491" w:rsidP="00191392">
            <w:pPr>
              <w:pStyle w:val="TAH"/>
              <w:rPr>
                <w:lang w:eastAsia="zh-CN"/>
              </w:rPr>
            </w:pPr>
          </w:p>
        </w:tc>
        <w:tc>
          <w:tcPr>
            <w:tcW w:w="568" w:type="dxa"/>
            <w:tcBorders>
              <w:top w:val="single" w:sz="4" w:space="0" w:color="auto"/>
              <w:left w:val="single" w:sz="4" w:space="0" w:color="auto"/>
              <w:bottom w:val="single" w:sz="4" w:space="0" w:color="auto"/>
              <w:right w:val="single" w:sz="4" w:space="0" w:color="auto"/>
            </w:tcBorders>
            <w:hideMark/>
          </w:tcPr>
          <w:p w14:paraId="79B42AD7" w14:textId="77777777" w:rsidR="00433491" w:rsidRPr="00F511A5" w:rsidRDefault="00433491" w:rsidP="00191392">
            <w:pPr>
              <w:pStyle w:val="TAH"/>
              <w:rPr>
                <w:lang w:eastAsia="zh-CN"/>
              </w:rPr>
            </w:pPr>
            <w:r w:rsidRPr="00F511A5">
              <w:rPr>
                <w:lang w:eastAsia="zh-CN"/>
              </w:rPr>
              <w:t>U - S</w:t>
            </w:r>
          </w:p>
        </w:tc>
        <w:tc>
          <w:tcPr>
            <w:tcW w:w="2977" w:type="dxa"/>
            <w:tcBorders>
              <w:top w:val="single" w:sz="4" w:space="0" w:color="auto"/>
              <w:left w:val="single" w:sz="4" w:space="0" w:color="auto"/>
              <w:bottom w:val="single" w:sz="4" w:space="0" w:color="auto"/>
              <w:right w:val="single" w:sz="4" w:space="0" w:color="auto"/>
            </w:tcBorders>
            <w:hideMark/>
          </w:tcPr>
          <w:p w14:paraId="0FDC70F2" w14:textId="77777777" w:rsidR="00433491" w:rsidRPr="00F511A5" w:rsidRDefault="00433491" w:rsidP="00191392">
            <w:pPr>
              <w:pStyle w:val="TAH"/>
              <w:rPr>
                <w:lang w:eastAsia="zh-CN"/>
              </w:rPr>
            </w:pPr>
            <w:r w:rsidRPr="00F511A5">
              <w:rPr>
                <w:lang w:eastAsia="zh-CN"/>
              </w:rPr>
              <w:t>Message</w:t>
            </w:r>
          </w:p>
        </w:tc>
        <w:tc>
          <w:tcPr>
            <w:tcW w:w="567" w:type="dxa"/>
            <w:tcBorders>
              <w:top w:val="nil"/>
              <w:left w:val="single" w:sz="4" w:space="0" w:color="auto"/>
              <w:bottom w:val="single" w:sz="4" w:space="0" w:color="auto"/>
              <w:right w:val="single" w:sz="4" w:space="0" w:color="auto"/>
            </w:tcBorders>
          </w:tcPr>
          <w:p w14:paraId="16E5AAB1" w14:textId="77777777" w:rsidR="00433491" w:rsidRPr="00F511A5" w:rsidRDefault="00433491" w:rsidP="00191392">
            <w:pPr>
              <w:pStyle w:val="TAH"/>
              <w:rPr>
                <w:lang w:eastAsia="zh-CN"/>
              </w:rPr>
            </w:pPr>
          </w:p>
        </w:tc>
        <w:tc>
          <w:tcPr>
            <w:tcW w:w="850" w:type="dxa"/>
            <w:tcBorders>
              <w:top w:val="nil"/>
              <w:left w:val="single" w:sz="4" w:space="0" w:color="auto"/>
              <w:bottom w:val="single" w:sz="4" w:space="0" w:color="auto"/>
              <w:right w:val="single" w:sz="4" w:space="0" w:color="auto"/>
            </w:tcBorders>
          </w:tcPr>
          <w:p w14:paraId="03D1F350" w14:textId="77777777" w:rsidR="00433491" w:rsidRPr="00F511A5" w:rsidRDefault="00433491" w:rsidP="00191392">
            <w:pPr>
              <w:pStyle w:val="TAH"/>
              <w:rPr>
                <w:lang w:eastAsia="zh-CN"/>
              </w:rPr>
            </w:pPr>
          </w:p>
        </w:tc>
      </w:tr>
      <w:tr w:rsidR="00433491" w:rsidRPr="00F511A5" w14:paraId="68586CCA"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6BF96979" w14:textId="77777777" w:rsidR="00433491" w:rsidRPr="00F511A5" w:rsidRDefault="00433491" w:rsidP="00191392">
            <w:pPr>
              <w:pStyle w:val="TAC"/>
              <w:rPr>
                <w:lang w:eastAsia="zh-CN"/>
              </w:rPr>
            </w:pPr>
            <w:r w:rsidRPr="00F511A5">
              <w:rPr>
                <w:lang w:eastAsia="zh-CN"/>
              </w:rPr>
              <w:t>1</w:t>
            </w:r>
          </w:p>
        </w:tc>
        <w:tc>
          <w:tcPr>
            <w:tcW w:w="4110" w:type="dxa"/>
            <w:tcBorders>
              <w:top w:val="single" w:sz="4" w:space="0" w:color="auto"/>
              <w:left w:val="single" w:sz="6" w:space="0" w:color="auto"/>
              <w:bottom w:val="single" w:sz="6" w:space="0" w:color="auto"/>
              <w:right w:val="single" w:sz="6" w:space="0" w:color="auto"/>
            </w:tcBorders>
            <w:hideMark/>
          </w:tcPr>
          <w:p w14:paraId="5A503793" w14:textId="77777777" w:rsidR="00433491" w:rsidRPr="00F511A5" w:rsidRDefault="00433491" w:rsidP="00191392">
            <w:pPr>
              <w:pStyle w:val="TAL"/>
              <w:rPr>
                <w:lang w:eastAsia="zh-CN"/>
              </w:rPr>
            </w:pPr>
            <w:r w:rsidRPr="00F511A5">
              <w:rPr>
                <w:lang w:eastAsia="zh-CN"/>
              </w:rPr>
              <w:t xml:space="preserve">NR-SS-UE1 sends an </w:t>
            </w:r>
            <w:proofErr w:type="spellStart"/>
            <w:r w:rsidRPr="00F511A5">
              <w:rPr>
                <w:i/>
                <w:lang w:eastAsia="zh-CN"/>
              </w:rPr>
              <w:t>RRCReconfigurationSidelink</w:t>
            </w:r>
            <w:proofErr w:type="spellEnd"/>
            <w:r w:rsidRPr="00F511A5">
              <w:rPr>
                <w:lang w:eastAsia="zh-CN"/>
              </w:rPr>
              <w:t xml:space="preserve"> message including </w:t>
            </w:r>
            <w:proofErr w:type="spellStart"/>
            <w:r w:rsidRPr="00F511A5">
              <w:rPr>
                <w:lang w:eastAsia="zh-CN"/>
              </w:rPr>
              <w:t>sl</w:t>
            </w:r>
            <w:proofErr w:type="spellEnd"/>
            <w:r w:rsidRPr="00F511A5">
              <w:rPr>
                <w:lang w:eastAsia="zh-CN"/>
              </w:rPr>
              <w:t>-CSI-RS-Config</w:t>
            </w:r>
            <w:del w:id="141" w:author="Huawei" w:date="2023-02-14T18:11:00Z">
              <w:r w:rsidRPr="00F511A5" w:rsidDel="00433491">
                <w:rPr>
                  <w:lang w:eastAsia="zh-CN"/>
                </w:rPr>
                <w:delText xml:space="preserve"> and starts to transmit SL CSI-RS</w:delText>
              </w:r>
            </w:del>
            <w:r w:rsidRPr="00F511A5">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5270DC8A" w14:textId="77777777" w:rsidR="00433491" w:rsidRPr="00F511A5" w:rsidRDefault="00433491" w:rsidP="00191392">
            <w:pPr>
              <w:pStyle w:val="TAL"/>
              <w:rPr>
                <w:lang w:eastAsia="zh-CN"/>
              </w:rPr>
            </w:pPr>
            <w:r w:rsidRPr="00F511A5">
              <w:rPr>
                <w:lang w:eastAsia="zh-CN"/>
              </w:rPr>
              <w:t>&lt;--</w:t>
            </w:r>
          </w:p>
        </w:tc>
        <w:tc>
          <w:tcPr>
            <w:tcW w:w="2977" w:type="dxa"/>
            <w:tcBorders>
              <w:top w:val="single" w:sz="4" w:space="0" w:color="auto"/>
              <w:left w:val="single" w:sz="6" w:space="0" w:color="auto"/>
              <w:bottom w:val="single" w:sz="6" w:space="0" w:color="auto"/>
              <w:right w:val="single" w:sz="6" w:space="0" w:color="auto"/>
            </w:tcBorders>
            <w:hideMark/>
          </w:tcPr>
          <w:p w14:paraId="4EC987AD" w14:textId="77777777" w:rsidR="00433491" w:rsidRPr="00F511A5" w:rsidRDefault="00433491" w:rsidP="00191392">
            <w:pPr>
              <w:pStyle w:val="TAL"/>
              <w:rPr>
                <w:lang w:eastAsia="zh-CN"/>
              </w:rPr>
            </w:pPr>
            <w:r w:rsidRPr="00F511A5">
              <w:rPr>
                <w:lang w:eastAsia="zh-CN"/>
              </w:rPr>
              <w:t xml:space="preserve">PC5 RRC: </w:t>
            </w:r>
            <w:proofErr w:type="spellStart"/>
            <w:r w:rsidRPr="00F511A5">
              <w:rPr>
                <w:lang w:eastAsia="zh-CN"/>
              </w:rPr>
              <w:t>RRCReconfigurationSidelink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2466E71E" w14:textId="77777777" w:rsidR="00433491" w:rsidRPr="00F511A5" w:rsidRDefault="00433491"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1ABD39A0" w14:textId="77777777" w:rsidR="00433491" w:rsidRPr="00F511A5" w:rsidRDefault="00433491" w:rsidP="00191392">
            <w:pPr>
              <w:pStyle w:val="TAL"/>
              <w:rPr>
                <w:lang w:eastAsia="zh-CN"/>
              </w:rPr>
            </w:pPr>
            <w:r w:rsidRPr="00F511A5">
              <w:rPr>
                <w:lang w:eastAsia="zh-CN"/>
              </w:rPr>
              <w:t>-</w:t>
            </w:r>
          </w:p>
        </w:tc>
      </w:tr>
      <w:tr w:rsidR="00433491" w:rsidRPr="00F511A5" w14:paraId="06F76767"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23526E08" w14:textId="77777777" w:rsidR="00433491" w:rsidRPr="00F511A5" w:rsidRDefault="00433491" w:rsidP="00191392">
            <w:pPr>
              <w:pStyle w:val="TAC"/>
              <w:rPr>
                <w:lang w:eastAsia="zh-CN"/>
              </w:rPr>
            </w:pPr>
            <w:r w:rsidRPr="00F511A5">
              <w:rPr>
                <w:lang w:eastAsia="zh-CN"/>
              </w:rPr>
              <w:t>2</w:t>
            </w:r>
          </w:p>
        </w:tc>
        <w:tc>
          <w:tcPr>
            <w:tcW w:w="4110" w:type="dxa"/>
            <w:tcBorders>
              <w:top w:val="single" w:sz="4" w:space="0" w:color="auto"/>
              <w:left w:val="single" w:sz="6" w:space="0" w:color="auto"/>
              <w:bottom w:val="single" w:sz="6" w:space="0" w:color="auto"/>
              <w:right w:val="single" w:sz="6" w:space="0" w:color="auto"/>
            </w:tcBorders>
            <w:hideMark/>
          </w:tcPr>
          <w:p w14:paraId="2C53EAEB" w14:textId="77777777" w:rsidR="00433491" w:rsidRPr="00F511A5" w:rsidRDefault="00433491" w:rsidP="00191392">
            <w:pPr>
              <w:pStyle w:val="TAL"/>
              <w:rPr>
                <w:lang w:eastAsia="zh-CN"/>
              </w:rPr>
            </w:pPr>
            <w:r w:rsidRPr="00F511A5">
              <w:rPr>
                <w:lang w:eastAsia="zh-CN"/>
              </w:rPr>
              <w:t xml:space="preserve">UE sends a </w:t>
            </w:r>
            <w:proofErr w:type="spellStart"/>
            <w:r w:rsidRPr="00F511A5">
              <w:rPr>
                <w:lang w:eastAsia="zh-CN"/>
              </w:rPr>
              <w:t>RRCReconfigurationCompleteSidelink</w:t>
            </w:r>
            <w:proofErr w:type="spellEnd"/>
            <w:r w:rsidRPr="00F511A5">
              <w:rPr>
                <w:lang w:eastAsia="zh-CN"/>
              </w:rPr>
              <w:t xml:space="preserve"> message</w:t>
            </w:r>
          </w:p>
        </w:tc>
        <w:tc>
          <w:tcPr>
            <w:tcW w:w="568" w:type="dxa"/>
            <w:tcBorders>
              <w:top w:val="single" w:sz="4" w:space="0" w:color="auto"/>
              <w:left w:val="single" w:sz="6" w:space="0" w:color="auto"/>
              <w:bottom w:val="single" w:sz="6" w:space="0" w:color="auto"/>
              <w:right w:val="single" w:sz="6" w:space="0" w:color="auto"/>
            </w:tcBorders>
            <w:hideMark/>
          </w:tcPr>
          <w:p w14:paraId="2A681430" w14:textId="77777777" w:rsidR="00433491" w:rsidRPr="00F511A5" w:rsidRDefault="00433491" w:rsidP="00191392">
            <w:pPr>
              <w:pStyle w:val="TAL"/>
              <w:rPr>
                <w:lang w:eastAsia="zh-CN"/>
              </w:rPr>
            </w:pPr>
            <w:r w:rsidRPr="00F511A5">
              <w:rPr>
                <w:rFonts w:eastAsia="等线"/>
                <w:lang w:eastAsia="zh-CN"/>
              </w:rPr>
              <w:t>--&gt;</w:t>
            </w:r>
          </w:p>
        </w:tc>
        <w:tc>
          <w:tcPr>
            <w:tcW w:w="2977" w:type="dxa"/>
            <w:tcBorders>
              <w:top w:val="single" w:sz="4" w:space="0" w:color="auto"/>
              <w:left w:val="single" w:sz="6" w:space="0" w:color="auto"/>
              <w:bottom w:val="single" w:sz="6" w:space="0" w:color="auto"/>
              <w:right w:val="single" w:sz="6" w:space="0" w:color="auto"/>
            </w:tcBorders>
            <w:hideMark/>
          </w:tcPr>
          <w:p w14:paraId="75DB2E9B" w14:textId="77777777" w:rsidR="00433491" w:rsidRPr="00F511A5" w:rsidRDefault="00433491" w:rsidP="00191392">
            <w:pPr>
              <w:pStyle w:val="TAL"/>
              <w:rPr>
                <w:lang w:eastAsia="zh-CN"/>
              </w:rPr>
            </w:pPr>
            <w:r w:rsidRPr="00F511A5">
              <w:rPr>
                <w:iCs/>
                <w:lang w:eastAsia="zh-CN"/>
              </w:rPr>
              <w:t xml:space="preserve">PC5 RRC: </w:t>
            </w:r>
            <w:proofErr w:type="spellStart"/>
            <w:r w:rsidRPr="00F511A5">
              <w:rPr>
                <w:lang w:eastAsia="zh-CN"/>
              </w:rPr>
              <w:t>RRCReconfigurationCompleteSidelink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7497E0D9" w14:textId="77777777" w:rsidR="00433491" w:rsidRPr="00F511A5" w:rsidRDefault="00433491"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199DE72" w14:textId="77777777" w:rsidR="00433491" w:rsidRPr="00F511A5" w:rsidRDefault="00433491" w:rsidP="00191392">
            <w:pPr>
              <w:pStyle w:val="TAL"/>
              <w:rPr>
                <w:lang w:eastAsia="zh-CN"/>
              </w:rPr>
            </w:pPr>
            <w:r w:rsidRPr="00F511A5">
              <w:rPr>
                <w:lang w:eastAsia="zh-CN"/>
              </w:rPr>
              <w:t>-</w:t>
            </w:r>
          </w:p>
        </w:tc>
      </w:tr>
      <w:tr w:rsidR="00433491" w:rsidRPr="00F511A5" w14:paraId="57F69FB2"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5C467F6F" w14:textId="77777777" w:rsidR="00433491" w:rsidRPr="00F511A5" w:rsidRDefault="00433491" w:rsidP="00191392">
            <w:pPr>
              <w:pStyle w:val="TAC"/>
              <w:rPr>
                <w:lang w:eastAsia="zh-CN"/>
              </w:rPr>
            </w:pPr>
            <w:r w:rsidRPr="00F511A5">
              <w:rPr>
                <w:lang w:eastAsia="zh-CN"/>
              </w:rPr>
              <w:t>3</w:t>
            </w:r>
          </w:p>
        </w:tc>
        <w:tc>
          <w:tcPr>
            <w:tcW w:w="4110" w:type="dxa"/>
            <w:tcBorders>
              <w:top w:val="single" w:sz="4" w:space="0" w:color="auto"/>
              <w:left w:val="single" w:sz="6" w:space="0" w:color="auto"/>
              <w:bottom w:val="single" w:sz="6" w:space="0" w:color="auto"/>
              <w:right w:val="single" w:sz="6" w:space="0" w:color="auto"/>
            </w:tcBorders>
            <w:hideMark/>
          </w:tcPr>
          <w:p w14:paraId="1793A054" w14:textId="77777777" w:rsidR="00433491" w:rsidRPr="00F511A5" w:rsidRDefault="00433491" w:rsidP="00191392">
            <w:pPr>
              <w:pStyle w:val="TAL"/>
              <w:rPr>
                <w:lang w:eastAsia="zh-CN"/>
              </w:rPr>
            </w:pPr>
            <w:r w:rsidRPr="00F511A5">
              <w:rPr>
                <w:lang w:eastAsia="zh-CN"/>
              </w:rPr>
              <w:t>NR-SS-UE1 sends a SCI format 2-A with CSI request = “1” to trigger SL CSI report</w:t>
            </w:r>
            <w:ins w:id="142" w:author="Huawei" w:date="2023-02-14T18:11:00Z">
              <w:r>
                <w:rPr>
                  <w:lang w:eastAsia="zh-CN"/>
                </w:rPr>
                <w:t xml:space="preserve"> and starts to transmit SL CSI-RS</w:t>
              </w:r>
            </w:ins>
            <w:r w:rsidRPr="00F511A5">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157A6DF7" w14:textId="77777777" w:rsidR="00433491" w:rsidRPr="00F511A5" w:rsidRDefault="00433491" w:rsidP="00191392">
            <w:pPr>
              <w:pStyle w:val="TAL"/>
              <w:rPr>
                <w:lang w:eastAsia="zh-CN"/>
              </w:rPr>
            </w:pPr>
            <w:r w:rsidRPr="00F511A5">
              <w:rPr>
                <w:rFonts w:eastAsia="等线"/>
                <w:lang w:eastAsia="zh-CN"/>
              </w:rPr>
              <w:t>&lt;--</w:t>
            </w:r>
          </w:p>
        </w:tc>
        <w:tc>
          <w:tcPr>
            <w:tcW w:w="2977" w:type="dxa"/>
            <w:tcBorders>
              <w:top w:val="single" w:sz="4" w:space="0" w:color="auto"/>
              <w:left w:val="single" w:sz="6" w:space="0" w:color="auto"/>
              <w:bottom w:val="single" w:sz="6" w:space="0" w:color="auto"/>
              <w:right w:val="single" w:sz="6" w:space="0" w:color="auto"/>
            </w:tcBorders>
            <w:hideMark/>
          </w:tcPr>
          <w:p w14:paraId="14D96018" w14:textId="77777777" w:rsidR="00433491" w:rsidRPr="00F511A5" w:rsidRDefault="00433491" w:rsidP="00191392">
            <w:pPr>
              <w:pStyle w:val="TAL"/>
              <w:rPr>
                <w:lang w:eastAsia="zh-CN"/>
              </w:rPr>
            </w:pPr>
            <w:r w:rsidRPr="00F511A5">
              <w:rPr>
                <w:lang w:eastAsia="zh-CN"/>
              </w:rPr>
              <w:t>PSSCH (SCI 2-A)</w:t>
            </w:r>
          </w:p>
        </w:tc>
        <w:tc>
          <w:tcPr>
            <w:tcW w:w="567" w:type="dxa"/>
            <w:tcBorders>
              <w:top w:val="single" w:sz="4" w:space="0" w:color="auto"/>
              <w:left w:val="single" w:sz="6" w:space="0" w:color="auto"/>
              <w:bottom w:val="single" w:sz="6" w:space="0" w:color="auto"/>
              <w:right w:val="single" w:sz="6" w:space="0" w:color="auto"/>
            </w:tcBorders>
          </w:tcPr>
          <w:p w14:paraId="72483782" w14:textId="77777777" w:rsidR="00433491" w:rsidRPr="00F511A5" w:rsidRDefault="00433491"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786584E" w14:textId="77777777" w:rsidR="00433491" w:rsidRPr="00F511A5" w:rsidRDefault="00433491" w:rsidP="00191392">
            <w:pPr>
              <w:pStyle w:val="TAL"/>
              <w:rPr>
                <w:lang w:eastAsia="zh-CN"/>
              </w:rPr>
            </w:pPr>
            <w:r w:rsidRPr="00F511A5">
              <w:rPr>
                <w:lang w:eastAsia="zh-CN"/>
              </w:rPr>
              <w:t>-</w:t>
            </w:r>
          </w:p>
        </w:tc>
      </w:tr>
      <w:tr w:rsidR="00433491" w:rsidRPr="00F511A5" w14:paraId="74F4E1CC"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2B595711" w14:textId="77777777" w:rsidR="00433491" w:rsidRPr="00F511A5" w:rsidRDefault="00433491" w:rsidP="00191392">
            <w:pPr>
              <w:pStyle w:val="TAC"/>
              <w:rPr>
                <w:lang w:eastAsia="zh-CN"/>
              </w:rPr>
            </w:pPr>
            <w:r w:rsidRPr="00F511A5">
              <w:rPr>
                <w:lang w:eastAsia="zh-CN"/>
              </w:rPr>
              <w:t>4</w:t>
            </w:r>
          </w:p>
        </w:tc>
        <w:tc>
          <w:tcPr>
            <w:tcW w:w="4110" w:type="dxa"/>
            <w:tcBorders>
              <w:top w:val="single" w:sz="4" w:space="0" w:color="auto"/>
              <w:left w:val="single" w:sz="6" w:space="0" w:color="auto"/>
              <w:bottom w:val="single" w:sz="6" w:space="0" w:color="auto"/>
              <w:right w:val="single" w:sz="6" w:space="0" w:color="auto"/>
            </w:tcBorders>
            <w:hideMark/>
          </w:tcPr>
          <w:p w14:paraId="1D6DF421" w14:textId="77777777" w:rsidR="00433491" w:rsidRPr="00F511A5" w:rsidRDefault="00433491" w:rsidP="00191392">
            <w:pPr>
              <w:pStyle w:val="TAL"/>
              <w:rPr>
                <w:lang w:eastAsia="zh-CN"/>
              </w:rPr>
            </w:pPr>
            <w:r w:rsidRPr="00F511A5">
              <w:rPr>
                <w:lang w:eastAsia="zh-CN"/>
              </w:rPr>
              <w:t>Check: Does UE send a CSI reporting MAC-CE to NR-SS-UE1</w:t>
            </w:r>
            <w:ins w:id="143" w:author="Huawei" w:date="2023-02-14T18:11:00Z">
              <w:r>
                <w:rPr>
                  <w:lang w:eastAsia="zh-CN"/>
                </w:rPr>
                <w:t xml:space="preserve"> within the latency limit indicated by </w:t>
              </w:r>
              <w:r>
                <w:t>sl-LatencyBoundCSI-Report-r16</w:t>
              </w:r>
            </w:ins>
            <w:r w:rsidRPr="00F511A5">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1E3B5E5F" w14:textId="77777777" w:rsidR="00433491" w:rsidRPr="00F511A5" w:rsidRDefault="00433491" w:rsidP="00191392">
            <w:pPr>
              <w:pStyle w:val="TAL"/>
              <w:rPr>
                <w:lang w:eastAsia="zh-CN"/>
              </w:rPr>
            </w:pPr>
            <w:r w:rsidRPr="00F511A5">
              <w:rPr>
                <w:lang w:eastAsia="zh-CN"/>
              </w:rPr>
              <w:t>--&gt;</w:t>
            </w:r>
          </w:p>
        </w:tc>
        <w:tc>
          <w:tcPr>
            <w:tcW w:w="2977" w:type="dxa"/>
            <w:tcBorders>
              <w:top w:val="single" w:sz="4" w:space="0" w:color="auto"/>
              <w:left w:val="single" w:sz="6" w:space="0" w:color="auto"/>
              <w:bottom w:val="single" w:sz="6" w:space="0" w:color="auto"/>
              <w:right w:val="single" w:sz="6" w:space="0" w:color="auto"/>
            </w:tcBorders>
            <w:hideMark/>
          </w:tcPr>
          <w:p w14:paraId="66A027D1" w14:textId="77777777" w:rsidR="00433491" w:rsidRPr="00F511A5" w:rsidRDefault="00433491" w:rsidP="00191392">
            <w:pPr>
              <w:pStyle w:val="TAL"/>
              <w:rPr>
                <w:lang w:eastAsia="zh-CN"/>
              </w:rPr>
            </w:pPr>
            <w:r w:rsidRPr="00F511A5">
              <w:rPr>
                <w:lang w:eastAsia="zh-CN"/>
              </w:rPr>
              <w:t>MAC CE (</w:t>
            </w:r>
            <w:proofErr w:type="spellStart"/>
            <w:r w:rsidRPr="00F511A5">
              <w:rPr>
                <w:lang w:eastAsia="zh-CN"/>
              </w:rPr>
              <w:t>sidelink</w:t>
            </w:r>
            <w:proofErr w:type="spellEnd"/>
            <w:r w:rsidRPr="00F511A5">
              <w:rPr>
                <w:lang w:eastAsia="zh-CN"/>
              </w:rPr>
              <w:t xml:space="preserve"> CSI)</w:t>
            </w:r>
          </w:p>
        </w:tc>
        <w:tc>
          <w:tcPr>
            <w:tcW w:w="567" w:type="dxa"/>
            <w:tcBorders>
              <w:top w:val="single" w:sz="4" w:space="0" w:color="auto"/>
              <w:left w:val="single" w:sz="6" w:space="0" w:color="auto"/>
              <w:bottom w:val="single" w:sz="6" w:space="0" w:color="auto"/>
              <w:right w:val="single" w:sz="6" w:space="0" w:color="auto"/>
            </w:tcBorders>
            <w:hideMark/>
          </w:tcPr>
          <w:p w14:paraId="29247DCE" w14:textId="77777777" w:rsidR="00433491" w:rsidRPr="00F511A5" w:rsidRDefault="00433491" w:rsidP="00191392">
            <w:pPr>
              <w:pStyle w:val="TAL"/>
              <w:rPr>
                <w:lang w:eastAsia="zh-CN"/>
              </w:rPr>
            </w:pPr>
            <w:r w:rsidRPr="00F511A5">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77FB0B7E" w14:textId="77777777" w:rsidR="00433491" w:rsidRPr="00F511A5" w:rsidRDefault="00433491" w:rsidP="00191392">
            <w:pPr>
              <w:pStyle w:val="TAL"/>
              <w:rPr>
                <w:lang w:eastAsia="zh-CN"/>
              </w:rPr>
            </w:pPr>
            <w:r w:rsidRPr="00F511A5">
              <w:rPr>
                <w:lang w:eastAsia="zh-CN"/>
              </w:rPr>
              <w:t>P</w:t>
            </w:r>
          </w:p>
        </w:tc>
      </w:tr>
    </w:tbl>
    <w:p w14:paraId="71874737" w14:textId="77777777" w:rsidR="00433491" w:rsidRPr="00F511A5" w:rsidRDefault="00433491" w:rsidP="00433491">
      <w:pPr>
        <w:rPr>
          <w:snapToGrid w:val="0"/>
          <w:lang w:eastAsia="zh-CN"/>
        </w:rPr>
      </w:pPr>
    </w:p>
    <w:p w14:paraId="6DC40FC6" w14:textId="77777777" w:rsidR="00433491" w:rsidRPr="00F511A5" w:rsidRDefault="00433491" w:rsidP="00433491">
      <w:pPr>
        <w:pStyle w:val="H6"/>
        <w:rPr>
          <w:lang w:eastAsia="zh-CN"/>
        </w:rPr>
      </w:pPr>
      <w:r w:rsidRPr="00F511A5">
        <w:rPr>
          <w:lang w:eastAsia="zh-CN"/>
        </w:rPr>
        <w:t>12.1.5.2.3.3</w:t>
      </w:r>
      <w:r w:rsidRPr="00F511A5">
        <w:tab/>
        <w:t>Specific message contents</w:t>
      </w:r>
    </w:p>
    <w:p w14:paraId="159E1671" w14:textId="77777777" w:rsidR="00433491" w:rsidRPr="00F511A5" w:rsidRDefault="00433491" w:rsidP="00433491">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w:t>
      </w:r>
      <w:r w:rsidRPr="00F511A5">
        <w:rPr>
          <w:snapToGrid w:val="0"/>
          <w:lang w:eastAsia="zh-CN"/>
        </w:rPr>
        <w:t>2</w:t>
      </w:r>
      <w:r w:rsidRPr="00F511A5">
        <w:rPr>
          <w:snapToGrid w:val="0"/>
        </w:rPr>
        <w:t>.3.3</w:t>
      </w:r>
      <w:r w:rsidRPr="00F511A5">
        <w:t>-1: SL-</w:t>
      </w:r>
      <w:proofErr w:type="spellStart"/>
      <w:r w:rsidRPr="00F511A5">
        <w:t>PreconfigurationNR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433491" w:rsidRPr="00F511A5" w14:paraId="786FFD1F" w14:textId="77777777" w:rsidTr="00191392">
        <w:tc>
          <w:tcPr>
            <w:tcW w:w="9603" w:type="dxa"/>
            <w:gridSpan w:val="4"/>
            <w:tcBorders>
              <w:top w:val="single" w:sz="4" w:space="0" w:color="auto"/>
              <w:left w:val="single" w:sz="4" w:space="0" w:color="auto"/>
              <w:bottom w:val="single" w:sz="4" w:space="0" w:color="auto"/>
              <w:right w:val="single" w:sz="4" w:space="0" w:color="auto"/>
            </w:tcBorders>
            <w:hideMark/>
          </w:tcPr>
          <w:p w14:paraId="6CCFBC19" w14:textId="77777777" w:rsidR="00433491" w:rsidRPr="00F511A5" w:rsidRDefault="00433491"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10</w:t>
            </w:r>
            <w:r w:rsidRPr="00F511A5">
              <w:t>.1-</w:t>
            </w:r>
            <w:r w:rsidRPr="00F511A5">
              <w:rPr>
                <w:lang w:eastAsia="zh-CN"/>
              </w:rPr>
              <w:t>1</w:t>
            </w:r>
          </w:p>
        </w:tc>
      </w:tr>
      <w:tr w:rsidR="00433491" w:rsidRPr="00F511A5" w14:paraId="65530719"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7B4E79C8" w14:textId="77777777" w:rsidR="00433491" w:rsidRPr="00F511A5" w:rsidRDefault="00433491" w:rsidP="00191392">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CA2E0AD" w14:textId="77777777" w:rsidR="00433491" w:rsidRPr="00F511A5" w:rsidRDefault="00433491" w:rsidP="00191392">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5F91F96E" w14:textId="77777777" w:rsidR="00433491" w:rsidRPr="00F511A5" w:rsidRDefault="00433491" w:rsidP="00191392">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E1ACDB8" w14:textId="77777777" w:rsidR="00433491" w:rsidRPr="00F511A5" w:rsidRDefault="00433491" w:rsidP="00191392">
            <w:pPr>
              <w:pStyle w:val="TAH"/>
            </w:pPr>
            <w:r w:rsidRPr="00F511A5">
              <w:t>Condition</w:t>
            </w:r>
          </w:p>
        </w:tc>
      </w:tr>
      <w:tr w:rsidR="00433491" w:rsidRPr="00F511A5" w14:paraId="40856387"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3D4442A4" w14:textId="77777777" w:rsidR="00433491" w:rsidRPr="00F511A5" w:rsidRDefault="00433491" w:rsidP="00191392">
            <w:pPr>
              <w:pStyle w:val="TAL"/>
            </w:pPr>
            <w:r w:rsidRPr="00F511A5">
              <w:rPr>
                <w:lang w:eastAsia="zh-CN"/>
              </w:rPr>
              <w:t>SL-PreconfigurationNR-r</w:t>
            </w:r>
            <w:proofErr w:type="gramStart"/>
            <w:r w:rsidRPr="00F511A5">
              <w:rPr>
                <w:lang w:eastAsia="zh-CN"/>
              </w:rPr>
              <w:t>16 ::=</w:t>
            </w:r>
            <w:proofErr w:type="gramEnd"/>
            <w:r w:rsidRPr="00F511A5">
              <w:rPr>
                <w:lang w:eastAsia="zh-CN"/>
              </w:rPr>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7EBD7161" w14:textId="77777777" w:rsidR="00433491" w:rsidRPr="00F511A5"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44B39458"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384EC26B" w14:textId="77777777" w:rsidR="00433491" w:rsidRPr="00F511A5" w:rsidRDefault="00433491" w:rsidP="00191392">
            <w:pPr>
              <w:pStyle w:val="TAL"/>
            </w:pPr>
          </w:p>
        </w:tc>
      </w:tr>
      <w:tr w:rsidR="00433491" w:rsidRPr="00F511A5" w14:paraId="7EF639FB"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8481805" w14:textId="77777777" w:rsidR="00433491" w:rsidRPr="00F511A5" w:rsidRDefault="00433491" w:rsidP="00191392">
            <w:pPr>
              <w:pStyle w:val="TAL"/>
              <w:rPr>
                <w:lang w:eastAsia="zh-CN"/>
              </w:rPr>
            </w:pPr>
            <w:r w:rsidRPr="00F511A5">
              <w:rPr>
                <w:lang w:eastAsia="zh-CN"/>
              </w:rPr>
              <w:t xml:space="preserve">  sidelinkPreconfigNR-r16 SEQUENCE {</w:t>
            </w:r>
          </w:p>
        </w:tc>
        <w:tc>
          <w:tcPr>
            <w:tcW w:w="2260" w:type="dxa"/>
            <w:tcBorders>
              <w:top w:val="single" w:sz="4" w:space="0" w:color="auto"/>
              <w:left w:val="single" w:sz="4" w:space="0" w:color="auto"/>
              <w:bottom w:val="single" w:sz="4" w:space="0" w:color="auto"/>
              <w:right w:val="single" w:sz="4" w:space="0" w:color="auto"/>
            </w:tcBorders>
          </w:tcPr>
          <w:p w14:paraId="60CE59D2" w14:textId="77777777" w:rsidR="00433491" w:rsidRPr="00F511A5"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758BD9B"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26EC7DD" w14:textId="77777777" w:rsidR="00433491" w:rsidRPr="00F511A5" w:rsidRDefault="00433491" w:rsidP="00191392">
            <w:pPr>
              <w:pStyle w:val="TAL"/>
            </w:pPr>
          </w:p>
        </w:tc>
      </w:tr>
      <w:tr w:rsidR="00433491" w:rsidRPr="00F511A5" w14:paraId="7FAD76DB"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471B4413" w14:textId="77777777" w:rsidR="00433491" w:rsidRPr="00F511A5" w:rsidRDefault="00433491" w:rsidP="00191392">
            <w:pPr>
              <w:pStyle w:val="TAL"/>
              <w:rPr>
                <w:lang w:eastAsia="zh-CN"/>
              </w:rPr>
            </w:pPr>
            <w:r w:rsidRPr="00F511A5">
              <w:rPr>
                <w:lang w:eastAsia="zh-CN"/>
              </w:rPr>
              <w:t xml:space="preserve">    sl-CSI-Acquisition-r16</w:t>
            </w:r>
          </w:p>
        </w:tc>
        <w:tc>
          <w:tcPr>
            <w:tcW w:w="2260" w:type="dxa"/>
            <w:tcBorders>
              <w:top w:val="single" w:sz="4" w:space="0" w:color="auto"/>
              <w:left w:val="single" w:sz="4" w:space="0" w:color="auto"/>
              <w:bottom w:val="single" w:sz="4" w:space="0" w:color="auto"/>
              <w:right w:val="single" w:sz="4" w:space="0" w:color="auto"/>
            </w:tcBorders>
            <w:hideMark/>
          </w:tcPr>
          <w:p w14:paraId="7C0F6A56" w14:textId="77777777" w:rsidR="00433491" w:rsidRPr="00F511A5" w:rsidRDefault="00433491" w:rsidP="00191392">
            <w:pPr>
              <w:pStyle w:val="TAL"/>
            </w:pPr>
            <w:r w:rsidRPr="00F511A5">
              <w:t>enabled</w:t>
            </w:r>
          </w:p>
        </w:tc>
        <w:tc>
          <w:tcPr>
            <w:tcW w:w="1695" w:type="dxa"/>
            <w:tcBorders>
              <w:top w:val="single" w:sz="4" w:space="0" w:color="auto"/>
              <w:left w:val="single" w:sz="4" w:space="0" w:color="auto"/>
              <w:bottom w:val="single" w:sz="4" w:space="0" w:color="auto"/>
              <w:right w:val="single" w:sz="4" w:space="0" w:color="auto"/>
            </w:tcBorders>
          </w:tcPr>
          <w:p w14:paraId="766F527C"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27BC58F5" w14:textId="77777777" w:rsidR="00433491" w:rsidRPr="00F511A5" w:rsidRDefault="00433491" w:rsidP="00191392">
            <w:pPr>
              <w:pStyle w:val="TAL"/>
            </w:pPr>
          </w:p>
        </w:tc>
      </w:tr>
      <w:tr w:rsidR="00433491" w:rsidRPr="00F511A5" w14:paraId="030C2BD6"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3CB5B72E" w14:textId="77777777" w:rsidR="00433491" w:rsidRPr="00F511A5" w:rsidRDefault="00433491" w:rsidP="00191392">
            <w:pPr>
              <w:pStyle w:val="TAL"/>
            </w:pPr>
            <w:r w:rsidRPr="00F511A5">
              <w:rPr>
                <w:lang w:eastAsia="zh-CN"/>
              </w:rPr>
              <w:t xml:space="preserve">  </w:t>
            </w: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224130DC" w14:textId="77777777" w:rsidR="00433491" w:rsidRPr="00F511A5"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39FC36E6"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1BD2DA44" w14:textId="77777777" w:rsidR="00433491" w:rsidRPr="00F511A5" w:rsidRDefault="00433491" w:rsidP="00191392">
            <w:pPr>
              <w:pStyle w:val="TAL"/>
            </w:pPr>
          </w:p>
        </w:tc>
      </w:tr>
      <w:tr w:rsidR="00433491" w:rsidRPr="00F511A5" w14:paraId="3D3458C5"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04FA6F03" w14:textId="77777777" w:rsidR="00433491" w:rsidRPr="00F511A5" w:rsidRDefault="00433491" w:rsidP="00191392">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16817766" w14:textId="77777777" w:rsidR="00433491" w:rsidRPr="00F511A5" w:rsidRDefault="00433491" w:rsidP="0019139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FCE3C17"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25E42A37" w14:textId="77777777" w:rsidR="00433491" w:rsidRPr="00F511A5" w:rsidRDefault="00433491" w:rsidP="00191392">
            <w:pPr>
              <w:pStyle w:val="TAL"/>
            </w:pPr>
          </w:p>
        </w:tc>
      </w:tr>
    </w:tbl>
    <w:p w14:paraId="1C3E60C6" w14:textId="77777777" w:rsidR="00433491" w:rsidRPr="00F511A5" w:rsidRDefault="00433491" w:rsidP="00433491">
      <w:pPr>
        <w:rPr>
          <w:lang w:eastAsia="zh-CN"/>
        </w:rPr>
      </w:pPr>
    </w:p>
    <w:p w14:paraId="2013524A" w14:textId="77777777" w:rsidR="00433491" w:rsidRPr="00F511A5" w:rsidRDefault="00433491" w:rsidP="00433491">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w:t>
      </w:r>
      <w:r w:rsidRPr="00F511A5">
        <w:rPr>
          <w:snapToGrid w:val="0"/>
          <w:lang w:eastAsia="zh-CN"/>
        </w:rPr>
        <w:t>2</w:t>
      </w:r>
      <w:r w:rsidRPr="00F511A5">
        <w:rPr>
          <w:snapToGrid w:val="0"/>
        </w:rPr>
        <w:t>.3.3</w:t>
      </w:r>
      <w:r w:rsidRPr="00F511A5">
        <w:t>-</w:t>
      </w:r>
      <w:r w:rsidRPr="00F511A5">
        <w:rPr>
          <w:lang w:eastAsia="zh-CN"/>
        </w:rPr>
        <w:t>2</w:t>
      </w:r>
      <w:r w:rsidRPr="00F511A5">
        <w:t xml:space="preserve">: </w:t>
      </w:r>
      <w:proofErr w:type="spellStart"/>
      <w:r w:rsidRPr="00F511A5">
        <w:rPr>
          <w:snapToGrid w:val="0"/>
        </w:rPr>
        <w:t>RRCReconfigurationSidelink</w:t>
      </w:r>
      <w:proofErr w:type="spellEnd"/>
      <w:r w:rsidRPr="00F511A5">
        <w:rPr>
          <w:snapToGrid w:val="0"/>
          <w:lang w:eastAsia="zh-CN"/>
        </w:rPr>
        <w:t xml:space="preserve"> (step 1,</w:t>
      </w:r>
      <w:r w:rsidRPr="00F511A5">
        <w:t xml:space="preserve"> </w:t>
      </w:r>
      <w:r w:rsidRPr="00F511A5">
        <w:rPr>
          <w:snapToGrid w:val="0"/>
          <w:lang w:eastAsia="zh-CN"/>
        </w:rPr>
        <w:t>Table 12.1.5.2.3.2-1)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33491" w:rsidRPr="00F511A5" w14:paraId="1EA959FB"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2048A9DD" w14:textId="77777777" w:rsidR="00433491" w:rsidRPr="00F511A5" w:rsidRDefault="00433491"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3 with condition RX</w:t>
            </w:r>
            <w:ins w:id="144" w:author="Huawei" w:date="2023-02-14T18:11:00Z">
              <w:r>
                <w:rPr>
                  <w:lang w:eastAsia="zh-CN"/>
                </w:rPr>
                <w:t xml:space="preserve"> and SL_CSI</w:t>
              </w:r>
            </w:ins>
          </w:p>
        </w:tc>
      </w:tr>
    </w:tbl>
    <w:p w14:paraId="61EDABBA" w14:textId="77777777" w:rsidR="00433491" w:rsidRPr="00F511A5" w:rsidRDefault="00433491" w:rsidP="00433491">
      <w:pPr>
        <w:rPr>
          <w:lang w:eastAsia="zh-CN"/>
        </w:rPr>
      </w:pPr>
    </w:p>
    <w:p w14:paraId="75E1EB97" w14:textId="77777777" w:rsidR="00433491" w:rsidRPr="00F511A5" w:rsidRDefault="00433491" w:rsidP="00433491">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w:t>
      </w:r>
      <w:r w:rsidRPr="00F511A5">
        <w:rPr>
          <w:snapToGrid w:val="0"/>
          <w:lang w:eastAsia="zh-CN"/>
        </w:rPr>
        <w:t>2</w:t>
      </w:r>
      <w:r w:rsidRPr="00F511A5">
        <w:rPr>
          <w:snapToGrid w:val="0"/>
        </w:rPr>
        <w:t>.3.3</w:t>
      </w:r>
      <w:r w:rsidRPr="00F511A5">
        <w:t>-</w:t>
      </w:r>
      <w:r w:rsidRPr="00F511A5">
        <w:rPr>
          <w:lang w:eastAsia="zh-CN"/>
        </w:rPr>
        <w:t>3</w:t>
      </w:r>
      <w:r w:rsidRPr="00F511A5">
        <w:t xml:space="preserve">: </w:t>
      </w:r>
      <w:proofErr w:type="spellStart"/>
      <w:r w:rsidRPr="00F511A5">
        <w:rPr>
          <w:snapToGrid w:val="0"/>
        </w:rPr>
        <w:t>RRCReconfigurationCompleteSidelink</w:t>
      </w:r>
      <w:proofErr w:type="spellEnd"/>
      <w:r w:rsidRPr="00F511A5">
        <w:rPr>
          <w:snapToGrid w:val="0"/>
          <w:lang w:eastAsia="zh-CN"/>
        </w:rPr>
        <w:t xml:space="preserve"> (step 2,</w:t>
      </w:r>
      <w:r w:rsidRPr="00F511A5">
        <w:t xml:space="preserve"> </w:t>
      </w:r>
      <w:r w:rsidRPr="00F511A5">
        <w:rPr>
          <w:snapToGrid w:val="0"/>
          <w:lang w:eastAsia="zh-CN"/>
        </w:rPr>
        <w:t>Table 12.1.5.2.3.2-1)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33491" w:rsidRPr="00F511A5" w14:paraId="6AADE079"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7717E4B5" w14:textId="77777777" w:rsidR="00433491" w:rsidRPr="00F511A5" w:rsidRDefault="00433491"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4 with condition TX</w:t>
            </w:r>
          </w:p>
        </w:tc>
      </w:tr>
    </w:tbl>
    <w:p w14:paraId="75DE5C8E" w14:textId="77777777"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14:paraId="6E91A0FB" w14:textId="61C965D2" w:rsidR="00433491" w:rsidRDefault="00433491" w:rsidP="00433491"/>
    <w:p w14:paraId="654FDDE0" w14:textId="50B99B0C" w:rsidR="00984A38" w:rsidRDefault="00984A38" w:rsidP="00984A38">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06542659" w14:textId="77777777" w:rsidR="00984A38" w:rsidRDefault="00984A38" w:rsidP="00433491"/>
    <w:p w14:paraId="49276C5E" w14:textId="77777777" w:rsidR="00191392" w:rsidRPr="00F511A5" w:rsidRDefault="00191392" w:rsidP="00191392">
      <w:pPr>
        <w:pStyle w:val="30"/>
      </w:pPr>
      <w:r w:rsidRPr="00F511A5">
        <w:lastRenderedPageBreak/>
        <w:t>12.2.</w:t>
      </w:r>
      <w:r w:rsidRPr="00F511A5">
        <w:rPr>
          <w:lang w:eastAsia="zh-CN"/>
        </w:rPr>
        <w:t>7</w:t>
      </w:r>
      <w:r w:rsidRPr="00F511A5">
        <w:tab/>
        <w:t xml:space="preserve">Inter-carrier concurrent operation / </w:t>
      </w:r>
      <w:proofErr w:type="spellStart"/>
      <w:r w:rsidRPr="00F511A5">
        <w:t>Sidelink</w:t>
      </w:r>
      <w:proofErr w:type="spellEnd"/>
      <w:r w:rsidRPr="00F511A5">
        <w:t xml:space="preserve"> CSI reporting</w:t>
      </w:r>
    </w:p>
    <w:p w14:paraId="0875404C" w14:textId="77777777" w:rsidR="00191392" w:rsidRPr="00F511A5" w:rsidRDefault="00191392" w:rsidP="00191392">
      <w:pPr>
        <w:pStyle w:val="40"/>
      </w:pPr>
      <w:r w:rsidRPr="00F511A5">
        <w:t>12.2.</w:t>
      </w:r>
      <w:r w:rsidRPr="00F511A5">
        <w:rPr>
          <w:lang w:eastAsia="zh-CN"/>
        </w:rPr>
        <w:t>7.1</w:t>
      </w:r>
      <w:r w:rsidRPr="00F511A5">
        <w:tab/>
        <w:t xml:space="preserve">Inter-carrier concurrent operation / </w:t>
      </w:r>
      <w:proofErr w:type="spellStart"/>
      <w:r w:rsidRPr="00F511A5">
        <w:t>Sidelink</w:t>
      </w:r>
      <w:proofErr w:type="spellEnd"/>
      <w:r w:rsidRPr="00F511A5">
        <w:t xml:space="preserve"> CSI reporting / Configuration</w:t>
      </w:r>
    </w:p>
    <w:p w14:paraId="1530578A" w14:textId="77777777" w:rsidR="00191392" w:rsidRPr="00F511A5" w:rsidRDefault="00191392" w:rsidP="00191392">
      <w:pPr>
        <w:pStyle w:val="H6"/>
      </w:pPr>
      <w:r w:rsidRPr="00F511A5">
        <w:rPr>
          <w:lang w:eastAsia="zh-CN"/>
        </w:rPr>
        <w:t>12.2.7.1</w:t>
      </w:r>
      <w:r w:rsidRPr="00F511A5">
        <w:t>.1</w:t>
      </w:r>
      <w:r w:rsidRPr="00F511A5">
        <w:tab/>
        <w:t>Test Purpose (TP)</w:t>
      </w:r>
    </w:p>
    <w:p w14:paraId="7A9AF7E3" w14:textId="77777777" w:rsidR="00191392" w:rsidRPr="00F511A5" w:rsidRDefault="00191392" w:rsidP="00191392">
      <w:pPr>
        <w:pStyle w:val="H6"/>
      </w:pPr>
      <w:r w:rsidRPr="00F511A5">
        <w:t>(1)</w:t>
      </w:r>
    </w:p>
    <w:p w14:paraId="2624A67E" w14:textId="77777777" w:rsidR="00191392" w:rsidRPr="00F511A5" w:rsidRDefault="00191392" w:rsidP="00191392">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in NR RRC_CONNECTED state and having established </w:t>
      </w:r>
      <w:bookmarkStart w:id="145" w:name="OLE_LINK232"/>
      <w:r w:rsidRPr="00F511A5">
        <w:rPr>
          <w:noProof w:val="0"/>
        </w:rPr>
        <w:t>PC5 RRC connection</w:t>
      </w:r>
      <w:bookmarkEnd w:id="145"/>
      <w:r w:rsidRPr="00F511A5">
        <w:rPr>
          <w:noProof w:val="0"/>
        </w:rPr>
        <w:t xml:space="preserve"> with peer UE }</w:t>
      </w:r>
    </w:p>
    <w:p w14:paraId="67140052" w14:textId="77777777" w:rsidR="00191392" w:rsidRPr="00F511A5" w:rsidRDefault="00191392" w:rsidP="00191392">
      <w:pPr>
        <w:pStyle w:val="PL"/>
        <w:rPr>
          <w:noProof w:val="0"/>
        </w:rPr>
      </w:pPr>
      <w:r w:rsidRPr="00F511A5">
        <w:rPr>
          <w:b/>
          <w:bCs/>
          <w:noProof w:val="0"/>
        </w:rPr>
        <w:t>ensure that</w:t>
      </w:r>
      <w:r w:rsidRPr="00F511A5">
        <w:rPr>
          <w:noProof w:val="0"/>
        </w:rPr>
        <w:t xml:space="preserve"> {</w:t>
      </w:r>
    </w:p>
    <w:p w14:paraId="055D2DBF" w14:textId="77777777" w:rsidR="00191392" w:rsidRPr="00F511A5" w:rsidRDefault="00191392" w:rsidP="0019139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configure SL CSI-RS resource to peer UE }</w:t>
      </w:r>
    </w:p>
    <w:p w14:paraId="62B0B7B3" w14:textId="77777777" w:rsidR="00191392" w:rsidRPr="00F511A5" w:rsidRDefault="00191392" w:rsidP="0019139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an </w:t>
      </w:r>
      <w:r w:rsidRPr="004F59B7">
        <w:rPr>
          <w:i/>
        </w:rPr>
        <w:t>RRCReconfigurationSidelink</w:t>
      </w:r>
      <w:r w:rsidRPr="00F511A5">
        <w:rPr>
          <w:noProof w:val="0"/>
        </w:rPr>
        <w:t xml:space="preserve"> message</w:t>
      </w:r>
      <w:bookmarkStart w:id="146" w:name="OLE_LINK159"/>
      <w:r w:rsidRPr="00F511A5">
        <w:rPr>
          <w:noProof w:val="0"/>
        </w:rPr>
        <w:t xml:space="preserve"> including </w:t>
      </w:r>
      <w:bookmarkStart w:id="147" w:name="OLE_LINK160"/>
      <w:proofErr w:type="spellStart"/>
      <w:r w:rsidRPr="00F511A5">
        <w:rPr>
          <w:noProof w:val="0"/>
        </w:rPr>
        <w:t>sl</w:t>
      </w:r>
      <w:proofErr w:type="spellEnd"/>
      <w:r w:rsidRPr="00F511A5">
        <w:rPr>
          <w:noProof w:val="0"/>
        </w:rPr>
        <w:t>-CSI-RS-Config</w:t>
      </w:r>
      <w:bookmarkEnd w:id="146"/>
      <w:bookmarkEnd w:id="147"/>
      <w:r w:rsidRPr="00F511A5">
        <w:rPr>
          <w:noProof w:val="0"/>
        </w:rPr>
        <w:t xml:space="preserve"> and </w:t>
      </w:r>
      <w:proofErr w:type="spellStart"/>
      <w:r w:rsidRPr="004F59B7">
        <w:rPr>
          <w:i/>
          <w:iCs/>
          <w:noProof w:val="0"/>
        </w:rPr>
        <w:t>sl</w:t>
      </w:r>
      <w:proofErr w:type="spellEnd"/>
      <w:r w:rsidRPr="004F59B7">
        <w:rPr>
          <w:i/>
          <w:iCs/>
          <w:noProof w:val="0"/>
        </w:rPr>
        <w:t>-</w:t>
      </w:r>
      <w:proofErr w:type="spellStart"/>
      <w:r w:rsidRPr="004F59B7">
        <w:rPr>
          <w:i/>
          <w:iCs/>
          <w:noProof w:val="0"/>
        </w:rPr>
        <w:t>LatencyBoundCSI</w:t>
      </w:r>
      <w:proofErr w:type="spellEnd"/>
      <w:r w:rsidRPr="004F59B7">
        <w:rPr>
          <w:i/>
          <w:iCs/>
          <w:noProof w:val="0"/>
        </w:rPr>
        <w:t>-Report</w:t>
      </w:r>
      <w:r w:rsidRPr="00F511A5">
        <w:rPr>
          <w:noProof w:val="0"/>
        </w:rPr>
        <w:t xml:space="preserve"> to peer UE and starts to transmit SL CSI-RS }</w:t>
      </w:r>
    </w:p>
    <w:p w14:paraId="30843A86" w14:textId="77777777" w:rsidR="00191392" w:rsidRPr="00F511A5" w:rsidRDefault="00191392" w:rsidP="00191392">
      <w:pPr>
        <w:pStyle w:val="PL"/>
        <w:rPr>
          <w:noProof w:val="0"/>
        </w:rPr>
      </w:pPr>
      <w:r w:rsidRPr="00F511A5">
        <w:rPr>
          <w:noProof w:val="0"/>
        </w:rPr>
        <w:t xml:space="preserve">            }</w:t>
      </w:r>
    </w:p>
    <w:p w14:paraId="5BC6011E" w14:textId="77777777" w:rsidR="00191392" w:rsidRPr="00F511A5" w:rsidRDefault="00191392" w:rsidP="00191392">
      <w:pPr>
        <w:pStyle w:val="PL"/>
        <w:rPr>
          <w:noProof w:val="0"/>
        </w:rPr>
      </w:pPr>
    </w:p>
    <w:p w14:paraId="5625BEF4" w14:textId="77777777" w:rsidR="00191392" w:rsidRPr="00F511A5" w:rsidRDefault="00191392" w:rsidP="00191392">
      <w:pPr>
        <w:pStyle w:val="H6"/>
      </w:pPr>
      <w:r w:rsidRPr="00F511A5">
        <w:t>(2)</w:t>
      </w:r>
    </w:p>
    <w:p w14:paraId="011B756E" w14:textId="77777777" w:rsidR="00191392" w:rsidRPr="00F511A5" w:rsidRDefault="00191392" w:rsidP="00191392">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in NR RRC_CONNECTED and having established PC5 RRC connection with peer UE }</w:t>
      </w:r>
    </w:p>
    <w:p w14:paraId="1574A7D3" w14:textId="77777777" w:rsidR="00191392" w:rsidRPr="00F511A5" w:rsidRDefault="00191392" w:rsidP="00191392">
      <w:pPr>
        <w:pStyle w:val="PL"/>
        <w:rPr>
          <w:noProof w:val="0"/>
        </w:rPr>
      </w:pPr>
      <w:r w:rsidRPr="00F511A5">
        <w:rPr>
          <w:b/>
          <w:bCs/>
          <w:noProof w:val="0"/>
        </w:rPr>
        <w:t>ensure that</w:t>
      </w:r>
      <w:r w:rsidRPr="00F511A5">
        <w:rPr>
          <w:noProof w:val="0"/>
        </w:rPr>
        <w:t xml:space="preserve"> {</w:t>
      </w:r>
    </w:p>
    <w:p w14:paraId="3756F93C" w14:textId="77777777" w:rsidR="00191392" w:rsidRPr="00F511A5" w:rsidRDefault="00191392" w:rsidP="0019139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trigger SL CSI report }</w:t>
      </w:r>
    </w:p>
    <w:p w14:paraId="1EA43EE4" w14:textId="77777777" w:rsidR="00191392" w:rsidRPr="00F511A5" w:rsidRDefault="00191392" w:rsidP="0019139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an SCI format </w:t>
      </w:r>
      <w:r w:rsidRPr="00F511A5">
        <w:rPr>
          <w:noProof w:val="0"/>
          <w:lang w:eastAsia="zh-CN"/>
        </w:rPr>
        <w:t>2</w:t>
      </w:r>
      <w:r w:rsidRPr="00F511A5">
        <w:rPr>
          <w:noProof w:val="0"/>
        </w:rPr>
        <w:t xml:space="preserve">-A to trigger SL CSI report </w:t>
      </w:r>
      <w:r w:rsidRPr="00F511A5">
        <w:rPr>
          <w:noProof w:val="0"/>
          <w:lang w:eastAsia="sv-SE"/>
        </w:rPr>
        <w:t xml:space="preserve">and </w:t>
      </w:r>
      <w:r w:rsidRPr="00F511A5">
        <w:rPr>
          <w:noProof w:val="0"/>
        </w:rPr>
        <w:t>the '</w:t>
      </w:r>
      <w:r w:rsidRPr="00F511A5">
        <w:rPr>
          <w:i/>
          <w:iCs/>
          <w:noProof w:val="0"/>
        </w:rPr>
        <w:t>CSI request</w:t>
      </w:r>
      <w:r w:rsidRPr="00F511A5">
        <w:rPr>
          <w:noProof w:val="0"/>
        </w:rPr>
        <w:t>' field in the corresponding SCI format 2-A is set to 1 }</w:t>
      </w:r>
    </w:p>
    <w:p w14:paraId="1E0D6295" w14:textId="77777777" w:rsidR="00191392" w:rsidRPr="00F511A5" w:rsidRDefault="00191392" w:rsidP="00191392">
      <w:pPr>
        <w:pStyle w:val="PL"/>
        <w:rPr>
          <w:noProof w:val="0"/>
        </w:rPr>
      </w:pPr>
      <w:r w:rsidRPr="00F511A5">
        <w:rPr>
          <w:noProof w:val="0"/>
        </w:rPr>
        <w:t xml:space="preserve">            }</w:t>
      </w:r>
    </w:p>
    <w:p w14:paraId="028BB8FD" w14:textId="77777777" w:rsidR="00191392" w:rsidRPr="00F511A5" w:rsidRDefault="00191392" w:rsidP="00191392">
      <w:pPr>
        <w:pStyle w:val="PL"/>
        <w:rPr>
          <w:noProof w:val="0"/>
        </w:rPr>
      </w:pPr>
    </w:p>
    <w:p w14:paraId="454460A1" w14:textId="77777777" w:rsidR="00191392" w:rsidRPr="00F511A5" w:rsidRDefault="00191392" w:rsidP="00191392">
      <w:pPr>
        <w:pStyle w:val="H6"/>
      </w:pPr>
      <w:r w:rsidRPr="00F511A5">
        <w:rPr>
          <w:lang w:eastAsia="zh-CN"/>
        </w:rPr>
        <w:t>12.2.7.1</w:t>
      </w:r>
      <w:r w:rsidRPr="00F511A5">
        <w:t>.2</w:t>
      </w:r>
      <w:r w:rsidRPr="00F511A5">
        <w:tab/>
        <w:t>Conformance requirements</w:t>
      </w:r>
    </w:p>
    <w:p w14:paraId="6B3BEC76" w14:textId="77777777" w:rsidR="00191392" w:rsidRPr="00F511A5" w:rsidRDefault="00191392" w:rsidP="00191392">
      <w:pPr>
        <w:rPr>
          <w:lang w:eastAsia="sv-SE"/>
        </w:rPr>
      </w:pPr>
      <w:r w:rsidRPr="00F511A5">
        <w:t>References: The conformance requirements covered in the current TC are specified in: TS 38.331 clause 5.8.9.1.1, 5.8.9.1.2</w:t>
      </w:r>
      <w:r w:rsidRPr="00F511A5">
        <w:rPr>
          <w:lang w:eastAsia="zh-CN"/>
        </w:rPr>
        <w:t xml:space="preserve">, </w:t>
      </w:r>
      <w:r w:rsidRPr="00F511A5">
        <w:t>TS 38.214 clause 8.5.2.2, 8.2.1, TS 38.212 clause 8.3.1.1 and 8.4.1.1</w:t>
      </w:r>
      <w:r w:rsidRPr="00F511A5">
        <w:rPr>
          <w:lang w:eastAsia="zh-CN"/>
        </w:rPr>
        <w:t>.</w:t>
      </w:r>
      <w:r w:rsidRPr="00F511A5">
        <w:t xml:space="preserve"> Unless otherwise stated these are Rel-16 requirements. </w:t>
      </w:r>
      <w:bookmarkStart w:id="148" w:name="OLE_LINK162"/>
    </w:p>
    <w:p w14:paraId="74EB51E4" w14:textId="77777777" w:rsidR="00191392" w:rsidRPr="00F511A5" w:rsidRDefault="00191392" w:rsidP="00191392">
      <w:r w:rsidRPr="00F511A5">
        <w:t>[TS 38.331, clause 5.8.9.1.1]</w:t>
      </w:r>
      <w:bookmarkEnd w:id="148"/>
    </w:p>
    <w:p w14:paraId="02B18EBE" w14:textId="77777777" w:rsidR="00191392" w:rsidRPr="00F511A5" w:rsidRDefault="00191392" w:rsidP="00191392">
      <w:r w:rsidRPr="00F511A5">
        <w:t xml:space="preserve">The purpose of this procedure is to modify a PC5-RRC connection, e.g. to establish/modify/release </w:t>
      </w:r>
      <w:proofErr w:type="spellStart"/>
      <w:r w:rsidRPr="00F511A5">
        <w:t>sidelink</w:t>
      </w:r>
      <w:proofErr w:type="spellEnd"/>
      <w:r w:rsidRPr="00F511A5">
        <w:t xml:space="preserve"> DRBs, to (re-)configure NR </w:t>
      </w:r>
      <w:proofErr w:type="spellStart"/>
      <w:r w:rsidRPr="00F511A5">
        <w:t>sidelink</w:t>
      </w:r>
      <w:proofErr w:type="spellEnd"/>
      <w:r w:rsidRPr="00F511A5">
        <w:t xml:space="preserve"> measurement and reporting, to (re-)configure </w:t>
      </w:r>
      <w:proofErr w:type="spellStart"/>
      <w:r w:rsidRPr="00F511A5">
        <w:t>sidelink</w:t>
      </w:r>
      <w:proofErr w:type="spellEnd"/>
      <w:r w:rsidRPr="00F511A5">
        <w:t xml:space="preserve"> CSI reference signal resources and CSI reporting latency bound.</w:t>
      </w:r>
    </w:p>
    <w:p w14:paraId="70BDCCB0" w14:textId="77777777" w:rsidR="00191392" w:rsidRPr="00F511A5" w:rsidRDefault="00191392" w:rsidP="00191392">
      <w:r w:rsidRPr="00F511A5">
        <w:t xml:space="preserve">The UE may initiate the </w:t>
      </w:r>
      <w:proofErr w:type="spellStart"/>
      <w:r w:rsidRPr="00F511A5">
        <w:t>sidelink</w:t>
      </w:r>
      <w:proofErr w:type="spellEnd"/>
      <w:r w:rsidRPr="00F511A5">
        <w:t xml:space="preserve"> RRC reconfiguration procedure and perform the operation in sub-clause 5.8.9.1.2 on the corresponding PC5-RRC connection in following cases:</w:t>
      </w:r>
    </w:p>
    <w:p w14:paraId="3C626896" w14:textId="77777777" w:rsidR="00191392" w:rsidRPr="00F511A5" w:rsidRDefault="00191392" w:rsidP="00191392">
      <w:pPr>
        <w:pStyle w:val="B10"/>
      </w:pPr>
      <w:r w:rsidRPr="00F511A5">
        <w:t>…</w:t>
      </w:r>
    </w:p>
    <w:p w14:paraId="26531B95" w14:textId="77777777" w:rsidR="00191392" w:rsidRPr="00F511A5" w:rsidRDefault="00191392" w:rsidP="00191392">
      <w:pPr>
        <w:pStyle w:val="B10"/>
      </w:pPr>
      <w:r w:rsidRPr="00F511A5">
        <w:t>-</w:t>
      </w:r>
      <w:r w:rsidRPr="00F511A5">
        <w:tab/>
        <w:t xml:space="preserve">the (re-)configuration of the </w:t>
      </w:r>
      <w:proofErr w:type="spellStart"/>
      <w:r w:rsidRPr="00F511A5">
        <w:t>sidelink</w:t>
      </w:r>
      <w:proofErr w:type="spellEnd"/>
      <w:r w:rsidRPr="00F511A5">
        <w:t xml:space="preserve"> CSI reference signal resources and CSI reporting latency bound.</w:t>
      </w:r>
    </w:p>
    <w:p w14:paraId="5D55FBD8" w14:textId="77777777" w:rsidR="00191392" w:rsidRPr="00F511A5" w:rsidRDefault="00191392" w:rsidP="00191392">
      <w:pPr>
        <w:rPr>
          <w:lang w:eastAsia="sv-SE"/>
        </w:rPr>
      </w:pPr>
      <w:r w:rsidRPr="00F511A5">
        <w:rPr>
          <w:lang w:eastAsia="zh-CN"/>
        </w:rPr>
        <w:t>I</w:t>
      </w:r>
      <w:r w:rsidRPr="00F511A5">
        <w:t xml:space="preserve">n RRC_CONNECTED, the UE applies the NR </w:t>
      </w:r>
      <w:proofErr w:type="spellStart"/>
      <w:r w:rsidRPr="00F511A5">
        <w:t>sidelink</w:t>
      </w:r>
      <w:proofErr w:type="spellEnd"/>
      <w:r w:rsidRPr="00F511A5">
        <w:t xml:space="preserve"> communications parameters provided in </w:t>
      </w:r>
      <w:proofErr w:type="spellStart"/>
      <w:r w:rsidRPr="00F511A5">
        <w:rPr>
          <w:i/>
        </w:rPr>
        <w:t>RRCReconfiguration</w:t>
      </w:r>
      <w:proofErr w:type="spellEnd"/>
      <w:r w:rsidRPr="00F511A5">
        <w:rPr>
          <w:lang w:eastAsia="zh-CN"/>
        </w:rPr>
        <w:t xml:space="preserve"> (if any). In</w:t>
      </w:r>
      <w:r w:rsidRPr="00F511A5">
        <w:t xml:space="preserve"> RRC_IDLE or RRC_INACTIVE</w:t>
      </w:r>
      <w:r w:rsidRPr="00F511A5">
        <w:rPr>
          <w:lang w:eastAsia="zh-CN"/>
        </w:rPr>
        <w:t>, the UE applies</w:t>
      </w:r>
      <w:r w:rsidRPr="00F511A5">
        <w:t xml:space="preserve"> the NR </w:t>
      </w:r>
      <w:proofErr w:type="spellStart"/>
      <w:r w:rsidRPr="00F511A5">
        <w:t>sidelink</w:t>
      </w:r>
      <w:proofErr w:type="spellEnd"/>
      <w:r w:rsidRPr="00F511A5">
        <w:t xml:space="preserve"> communications parameters provided in </w:t>
      </w:r>
      <w:r w:rsidRPr="00F511A5">
        <w:rPr>
          <w:szCs w:val="22"/>
        </w:rPr>
        <w:t>system information</w:t>
      </w:r>
      <w:r w:rsidRPr="00F511A5">
        <w:rPr>
          <w:lang w:eastAsia="zh-CN"/>
        </w:rPr>
        <w:t xml:space="preserve"> (if any). For other cases, </w:t>
      </w:r>
      <w:r w:rsidRPr="00F511A5">
        <w:t xml:space="preserve">UEs apply the NR </w:t>
      </w:r>
      <w:proofErr w:type="spellStart"/>
      <w:r w:rsidRPr="00F511A5">
        <w:t>sidelink</w:t>
      </w:r>
      <w:proofErr w:type="spellEnd"/>
      <w:r w:rsidRPr="00F511A5">
        <w:t xml:space="preserve"> communications parameters provided in </w:t>
      </w:r>
      <w:proofErr w:type="spellStart"/>
      <w:r w:rsidRPr="00F511A5">
        <w:rPr>
          <w:i/>
        </w:rPr>
        <w:t>SidelinkPreconfigNR</w:t>
      </w:r>
      <w:proofErr w:type="spellEnd"/>
      <w:r w:rsidRPr="00F511A5">
        <w:rPr>
          <w:i/>
        </w:rPr>
        <w:t xml:space="preserve"> </w:t>
      </w:r>
      <w:r w:rsidRPr="00F511A5">
        <w:rPr>
          <w:lang w:eastAsia="zh-CN"/>
        </w:rPr>
        <w:t xml:space="preserve">(if any). When UE performs state transition between above three cases, </w:t>
      </w:r>
      <w:r w:rsidRPr="00F511A5">
        <w:t xml:space="preserve">the UE applies the NR </w:t>
      </w:r>
      <w:proofErr w:type="spellStart"/>
      <w:r w:rsidRPr="00F511A5">
        <w:t>sidelink</w:t>
      </w:r>
      <w:proofErr w:type="spellEnd"/>
      <w:r w:rsidRPr="00F511A5">
        <w:t xml:space="preserve">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 xml:space="preserve">he NR </w:t>
      </w:r>
      <w:proofErr w:type="spellStart"/>
      <w:r w:rsidRPr="00F511A5">
        <w:t>sidelink</w:t>
      </w:r>
      <w:proofErr w:type="spellEnd"/>
      <w:r w:rsidRPr="00F511A5">
        <w:t xml:space="preserve"> communications parameters</w:t>
      </w:r>
      <w:r w:rsidRPr="00F511A5">
        <w:rPr>
          <w:lang w:eastAsia="zh-CN"/>
        </w:rPr>
        <w:t xml:space="preserve"> provided in the old state.</w:t>
      </w:r>
    </w:p>
    <w:p w14:paraId="46AB69B5" w14:textId="77777777" w:rsidR="00191392" w:rsidRPr="00F511A5" w:rsidRDefault="00191392" w:rsidP="00191392">
      <w:bookmarkStart w:id="149" w:name="OLE_LINK228"/>
      <w:r w:rsidRPr="00F511A5">
        <w:t>[TS 38.331, clause 5.8.9.1.2]</w:t>
      </w:r>
      <w:bookmarkEnd w:id="149"/>
    </w:p>
    <w:p w14:paraId="39030F3C" w14:textId="77777777" w:rsidR="00191392" w:rsidRPr="00F511A5" w:rsidRDefault="00191392" w:rsidP="00191392">
      <w:r w:rsidRPr="00F511A5">
        <w:t xml:space="preserve">The UE shall set the contents of </w:t>
      </w:r>
      <w:bookmarkStart w:id="150" w:name="OLE_LINK165"/>
      <w:proofErr w:type="spellStart"/>
      <w:r w:rsidRPr="00F511A5">
        <w:rPr>
          <w:rFonts w:eastAsia="MS Mincho"/>
          <w:i/>
        </w:rPr>
        <w:t>RRCReconfigurationSidelink</w:t>
      </w:r>
      <w:proofErr w:type="spellEnd"/>
      <w:r w:rsidRPr="00F511A5">
        <w:t xml:space="preserve"> </w:t>
      </w:r>
      <w:bookmarkEnd w:id="150"/>
      <w:r w:rsidRPr="00F511A5">
        <w:t>message as follows:</w:t>
      </w:r>
    </w:p>
    <w:p w14:paraId="456C3967" w14:textId="77777777" w:rsidR="00191392" w:rsidRPr="00F511A5" w:rsidRDefault="00191392" w:rsidP="00191392">
      <w:pPr>
        <w:pStyle w:val="B10"/>
      </w:pPr>
      <w:r w:rsidRPr="00F511A5">
        <w:t>…</w:t>
      </w:r>
    </w:p>
    <w:p w14:paraId="63E2FEA1" w14:textId="77777777" w:rsidR="00191392" w:rsidRPr="00F511A5" w:rsidRDefault="00191392" w:rsidP="00191392">
      <w:pPr>
        <w:pStyle w:val="B10"/>
      </w:pPr>
      <w:r w:rsidRPr="00F511A5">
        <w:t>1&gt;</w:t>
      </w:r>
      <w:r w:rsidRPr="00F511A5">
        <w:tab/>
        <w:t xml:space="preserve">set the </w:t>
      </w:r>
      <w:proofErr w:type="spellStart"/>
      <w:r w:rsidRPr="00F511A5">
        <w:t>sl</w:t>
      </w:r>
      <w:proofErr w:type="spellEnd"/>
      <w:r w:rsidRPr="00F511A5">
        <w:t>-CSI-RS-Config;</w:t>
      </w:r>
    </w:p>
    <w:p w14:paraId="164F5B01" w14:textId="77777777" w:rsidR="00191392" w:rsidRPr="00F511A5" w:rsidRDefault="00191392" w:rsidP="00191392">
      <w:pPr>
        <w:pStyle w:val="B10"/>
      </w:pPr>
      <w:r w:rsidRPr="00F511A5">
        <w:t>1&gt;</w:t>
      </w:r>
      <w:r w:rsidRPr="00F511A5">
        <w:tab/>
        <w:t xml:space="preserve">set the </w:t>
      </w:r>
      <w:bookmarkStart w:id="151" w:name="OLE_LINK33"/>
      <w:proofErr w:type="spellStart"/>
      <w:r w:rsidRPr="00F511A5">
        <w:t>sl</w:t>
      </w:r>
      <w:proofErr w:type="spellEnd"/>
      <w:r w:rsidRPr="00F511A5">
        <w:t>-</w:t>
      </w:r>
      <w:proofErr w:type="spellStart"/>
      <w:r w:rsidRPr="00F511A5">
        <w:t>LatencyBoundCSI</w:t>
      </w:r>
      <w:proofErr w:type="spellEnd"/>
      <w:r w:rsidRPr="00F511A5">
        <w:t>-Report</w:t>
      </w:r>
      <w:bookmarkEnd w:id="151"/>
      <w:r w:rsidRPr="00F511A5">
        <w:t>,</w:t>
      </w:r>
    </w:p>
    <w:p w14:paraId="7D62FA25" w14:textId="77777777" w:rsidR="00191392" w:rsidRPr="00F511A5" w:rsidRDefault="00191392" w:rsidP="00191392">
      <w:pPr>
        <w:pStyle w:val="NO"/>
      </w:pPr>
      <w:r w:rsidRPr="00F511A5">
        <w:t>NOTE 1:</w:t>
      </w:r>
      <w:r w:rsidRPr="00F511A5">
        <w:tab/>
        <w:t xml:space="preserve">How to set the parameters included in </w:t>
      </w:r>
      <w:proofErr w:type="spellStart"/>
      <w:r w:rsidRPr="00F511A5">
        <w:rPr>
          <w:i/>
          <w:iCs/>
        </w:rPr>
        <w:t>sl</w:t>
      </w:r>
      <w:proofErr w:type="spellEnd"/>
      <w:r w:rsidRPr="00F511A5">
        <w:rPr>
          <w:i/>
          <w:iCs/>
        </w:rPr>
        <w:t>-CSI-RS-Config</w:t>
      </w:r>
      <w:r w:rsidRPr="00F511A5">
        <w:t xml:space="preserve"> and </w:t>
      </w:r>
      <w:proofErr w:type="spellStart"/>
      <w:r w:rsidRPr="00F511A5">
        <w:rPr>
          <w:i/>
          <w:iCs/>
        </w:rPr>
        <w:t>sl</w:t>
      </w:r>
      <w:proofErr w:type="spellEnd"/>
      <w:r w:rsidRPr="00F511A5">
        <w:rPr>
          <w:i/>
          <w:iCs/>
        </w:rPr>
        <w:t>-</w:t>
      </w:r>
      <w:proofErr w:type="spellStart"/>
      <w:r w:rsidRPr="00F511A5">
        <w:rPr>
          <w:i/>
          <w:iCs/>
        </w:rPr>
        <w:t>LatencyBoundCSI</w:t>
      </w:r>
      <w:proofErr w:type="spellEnd"/>
      <w:r w:rsidRPr="00F511A5">
        <w:rPr>
          <w:i/>
          <w:iCs/>
        </w:rPr>
        <w:t>-Report</w:t>
      </w:r>
      <w:r w:rsidRPr="00F511A5">
        <w:t xml:space="preserve"> is up to UE implementation.</w:t>
      </w:r>
    </w:p>
    <w:p w14:paraId="592353E7" w14:textId="77777777" w:rsidR="00191392" w:rsidRPr="00F511A5" w:rsidRDefault="00191392" w:rsidP="00191392">
      <w:r w:rsidRPr="00F511A5">
        <w:t xml:space="preserve">The UE shall submit the </w:t>
      </w:r>
      <w:proofErr w:type="spellStart"/>
      <w:r w:rsidRPr="00F511A5">
        <w:rPr>
          <w:rFonts w:eastAsia="MS Mincho"/>
          <w:i/>
        </w:rPr>
        <w:t>RRCReconfigurationSidelink</w:t>
      </w:r>
      <w:proofErr w:type="spellEnd"/>
      <w:r w:rsidRPr="00F511A5">
        <w:t xml:space="preserve"> message to lower layers for transmission.</w:t>
      </w:r>
    </w:p>
    <w:p w14:paraId="3B56A580" w14:textId="77777777" w:rsidR="00191392" w:rsidRPr="00F511A5" w:rsidRDefault="00191392" w:rsidP="00191392">
      <w:bookmarkStart w:id="152" w:name="OLE_LINK229"/>
      <w:r w:rsidRPr="00F511A5">
        <w:t xml:space="preserve">[TS </w:t>
      </w:r>
      <w:bookmarkStart w:id="153" w:name="OLE_LINK11"/>
      <w:r w:rsidRPr="00F511A5">
        <w:t>38.214, clause 8.5.2.2</w:t>
      </w:r>
      <w:bookmarkEnd w:id="153"/>
      <w:r w:rsidRPr="00F511A5">
        <w:t>]</w:t>
      </w:r>
    </w:p>
    <w:p w14:paraId="0617FE83" w14:textId="77777777" w:rsidR="00191392" w:rsidRPr="00F511A5" w:rsidRDefault="00191392" w:rsidP="00191392">
      <w:bookmarkStart w:id="154" w:name="_Hlk86223236"/>
      <w:bookmarkEnd w:id="152"/>
      <w:r w:rsidRPr="00F511A5">
        <w:lastRenderedPageBreak/>
        <w:t xml:space="preserve">The UE can be configured with one CSI-RS pattern as indicated by the higher layer parameters </w:t>
      </w:r>
      <w:proofErr w:type="spellStart"/>
      <w:r w:rsidRPr="00F511A5">
        <w:rPr>
          <w:i/>
          <w:iCs/>
        </w:rPr>
        <w:t>sl</w:t>
      </w:r>
      <w:proofErr w:type="spellEnd"/>
      <w:r w:rsidRPr="00F511A5">
        <w:rPr>
          <w:i/>
          <w:iCs/>
        </w:rPr>
        <w:t>-CSI-RS-</w:t>
      </w:r>
      <w:proofErr w:type="spellStart"/>
      <w:r w:rsidRPr="00F511A5">
        <w:rPr>
          <w:i/>
          <w:iCs/>
        </w:rPr>
        <w:t>FreqAllocation</w:t>
      </w:r>
      <w:proofErr w:type="spellEnd"/>
      <w:r w:rsidRPr="00F511A5">
        <w:rPr>
          <w:i/>
          <w:iCs/>
        </w:rPr>
        <w:t xml:space="preserve">, </w:t>
      </w:r>
      <w:proofErr w:type="spellStart"/>
      <w:r w:rsidRPr="00F511A5">
        <w:rPr>
          <w:i/>
          <w:iCs/>
        </w:rPr>
        <w:t>sl-OneAntennaPort</w:t>
      </w:r>
      <w:proofErr w:type="spellEnd"/>
      <w:r w:rsidRPr="00F511A5">
        <w:rPr>
          <w:i/>
          <w:iCs/>
        </w:rPr>
        <w:t xml:space="preserve">, </w:t>
      </w:r>
      <w:proofErr w:type="spellStart"/>
      <w:r w:rsidRPr="00F511A5">
        <w:rPr>
          <w:i/>
          <w:iCs/>
        </w:rPr>
        <w:t>sl</w:t>
      </w:r>
      <w:proofErr w:type="spellEnd"/>
      <w:r w:rsidRPr="00F511A5">
        <w:rPr>
          <w:i/>
          <w:iCs/>
        </w:rPr>
        <w:t>-CSI-RS-</w:t>
      </w:r>
      <w:proofErr w:type="spellStart"/>
      <w:r w:rsidRPr="00F511A5">
        <w:rPr>
          <w:i/>
          <w:iCs/>
        </w:rPr>
        <w:t>FirstSymbol</w:t>
      </w:r>
      <w:proofErr w:type="spellEnd"/>
      <w:r w:rsidRPr="00F511A5">
        <w:rPr>
          <w:i/>
          <w:iCs/>
        </w:rPr>
        <w:t xml:space="preserve"> </w:t>
      </w:r>
      <w:r w:rsidRPr="00F511A5">
        <w:t>in</w:t>
      </w:r>
      <w:r w:rsidRPr="00F511A5">
        <w:rPr>
          <w:i/>
          <w:iCs/>
        </w:rPr>
        <w:t xml:space="preserve"> SL-CSI-RS-Config</w:t>
      </w:r>
      <w:r w:rsidRPr="00F511A5">
        <w:t>.</w:t>
      </w:r>
    </w:p>
    <w:p w14:paraId="618BA75A" w14:textId="77777777" w:rsidR="00191392" w:rsidRPr="00F511A5" w:rsidRDefault="00191392" w:rsidP="00191392">
      <w:r w:rsidRPr="00F511A5">
        <w:t xml:space="preserve">Parameters for which the UE shall assume non-zero transmission power for CSI-RS are configured according to clause 8.2.1. </w:t>
      </w:r>
    </w:p>
    <w:p w14:paraId="45A017A3" w14:textId="77777777" w:rsidR="00191392" w:rsidRPr="00F511A5" w:rsidRDefault="00191392" w:rsidP="00191392">
      <w:r w:rsidRPr="00F511A5">
        <w:t xml:space="preserve">A UE is not expected to be configured such that a CSI-RS and the corresponding PSCCH can be mapped to the same resource element. A UE is not expected to receive </w:t>
      </w:r>
      <w:proofErr w:type="spellStart"/>
      <w:r w:rsidRPr="00F511A5">
        <w:t>sidelink</w:t>
      </w:r>
      <w:proofErr w:type="spellEnd"/>
      <w:r w:rsidRPr="00F511A5">
        <w:t xml:space="preserve"> CSI-RS and PSSCH DM-RS, nor CSI-RS and 2nd-stage SCI, on the same symbol.</w:t>
      </w:r>
    </w:p>
    <w:p w14:paraId="29B7B04B" w14:textId="77777777" w:rsidR="00191392" w:rsidRPr="00F511A5" w:rsidRDefault="00191392" w:rsidP="00191392">
      <w:pPr>
        <w:rPr>
          <w:rFonts w:eastAsia="Malgun Gothic"/>
        </w:rPr>
      </w:pPr>
      <w:bookmarkStart w:id="155" w:name="OLE_LINK192"/>
      <w:proofErr w:type="spellStart"/>
      <w:r w:rsidRPr="00F511A5">
        <w:t>Sidelink</w:t>
      </w:r>
      <w:proofErr w:type="spellEnd"/>
      <w:r w:rsidRPr="00F511A5">
        <w:t xml:space="preserve"> CSI-RS</w:t>
      </w:r>
      <w:bookmarkEnd w:id="155"/>
      <w:r w:rsidRPr="00F511A5">
        <w:t xml:space="preserve"> shall be transmitted according to [4, TS 38.211] in the resource blocks used for the PSSCH associated with the SCI format 2-A triggering a report.</w:t>
      </w:r>
    </w:p>
    <w:p w14:paraId="06F2EC31" w14:textId="77777777" w:rsidR="00191392" w:rsidRPr="00F511A5" w:rsidRDefault="00191392" w:rsidP="00191392">
      <w:bookmarkStart w:id="156" w:name="OLE_LINK6"/>
      <w:bookmarkEnd w:id="154"/>
      <w:r w:rsidRPr="00F511A5">
        <w:t>[</w:t>
      </w:r>
      <w:bookmarkStart w:id="157" w:name="OLE_LINK12"/>
      <w:r w:rsidRPr="00F511A5">
        <w:t xml:space="preserve">TS 38.214, clause </w:t>
      </w:r>
      <w:bookmarkStart w:id="158" w:name="OLE_LINK13"/>
      <w:r w:rsidRPr="00F511A5">
        <w:t>8.2.1</w:t>
      </w:r>
      <w:bookmarkEnd w:id="157"/>
      <w:bookmarkEnd w:id="158"/>
      <w:r w:rsidRPr="00F511A5">
        <w:t>]</w:t>
      </w:r>
    </w:p>
    <w:p w14:paraId="305BB718" w14:textId="77777777" w:rsidR="00191392" w:rsidRPr="00F511A5" w:rsidRDefault="00191392" w:rsidP="00191392">
      <w:bookmarkStart w:id="159" w:name="OLE_LINK172"/>
      <w:bookmarkEnd w:id="156"/>
      <w:r w:rsidRPr="00F511A5">
        <w:t xml:space="preserve">A UE transmits </w:t>
      </w:r>
      <w:proofErr w:type="spellStart"/>
      <w:r w:rsidRPr="00F511A5">
        <w:t>sidelink</w:t>
      </w:r>
      <w:proofErr w:type="spellEnd"/>
      <w:r w:rsidRPr="00F511A5">
        <w:t xml:space="preserve"> CSI-RS within a </w:t>
      </w:r>
      <w:bookmarkStart w:id="160" w:name="OLE_LINK230"/>
      <w:r w:rsidRPr="00F511A5">
        <w:t>unicast</w:t>
      </w:r>
      <w:bookmarkEnd w:id="160"/>
      <w:r w:rsidRPr="00F511A5">
        <w:t xml:space="preserve"> PSSCH transmission if the following conditions hold:</w:t>
      </w:r>
    </w:p>
    <w:p w14:paraId="498BDC66" w14:textId="77777777" w:rsidR="00191392" w:rsidRPr="00F511A5" w:rsidRDefault="00191392" w:rsidP="00191392">
      <w:pPr>
        <w:pStyle w:val="B10"/>
      </w:pPr>
      <w:r w:rsidRPr="00F511A5">
        <w:t>-</w:t>
      </w:r>
      <w:r w:rsidRPr="00F511A5">
        <w:tab/>
        <w:t xml:space="preserve">CSI reporting is enabled by higher layer parameter </w:t>
      </w:r>
      <w:bookmarkStart w:id="161" w:name="OLE_LINK191"/>
      <w:proofErr w:type="spellStart"/>
      <w:r w:rsidRPr="00F511A5">
        <w:rPr>
          <w:i/>
        </w:rPr>
        <w:t>sl</w:t>
      </w:r>
      <w:proofErr w:type="spellEnd"/>
      <w:r w:rsidRPr="00F511A5">
        <w:rPr>
          <w:i/>
        </w:rPr>
        <w:t>-CSI</w:t>
      </w:r>
      <w:bookmarkEnd w:id="161"/>
      <w:r w:rsidRPr="00F511A5">
        <w:rPr>
          <w:i/>
        </w:rPr>
        <w:t>-Acquisition</w:t>
      </w:r>
      <w:r w:rsidRPr="00F511A5">
        <w:t>; and</w:t>
      </w:r>
    </w:p>
    <w:p w14:paraId="1593163D" w14:textId="77777777" w:rsidR="00191392" w:rsidRPr="00F511A5" w:rsidRDefault="00191392" w:rsidP="00191392">
      <w:pPr>
        <w:pStyle w:val="B10"/>
      </w:pPr>
      <w:r w:rsidRPr="00F511A5">
        <w:t>-</w:t>
      </w:r>
      <w:r w:rsidRPr="00F511A5">
        <w:tab/>
        <w:t>the '</w:t>
      </w:r>
      <w:r w:rsidRPr="00F511A5">
        <w:rPr>
          <w:i/>
          <w:iCs/>
        </w:rPr>
        <w:t>CSI request</w:t>
      </w:r>
      <w:r w:rsidRPr="00F511A5">
        <w:t>' field in the corresponding SCI format 2-A is set to 1.</w:t>
      </w:r>
    </w:p>
    <w:bookmarkEnd w:id="159"/>
    <w:p w14:paraId="46C8EC30" w14:textId="77777777" w:rsidR="00191392" w:rsidRPr="00F511A5" w:rsidRDefault="00191392" w:rsidP="00191392">
      <w:r w:rsidRPr="00F511A5">
        <w:t>The following parameters for CSI-RS transmission are configured for each CSI-RS configuration:</w:t>
      </w:r>
    </w:p>
    <w:p w14:paraId="2519D8F6" w14:textId="77777777" w:rsidR="00191392" w:rsidRPr="00F511A5" w:rsidRDefault="00191392" w:rsidP="00191392">
      <w:pPr>
        <w:pStyle w:val="B10"/>
      </w:pPr>
      <w:r w:rsidRPr="00F511A5">
        <w:t>-</w:t>
      </w:r>
      <w:r w:rsidRPr="00F511A5">
        <w:tab/>
      </w:r>
      <w:proofErr w:type="spellStart"/>
      <w:r w:rsidRPr="00F511A5">
        <w:rPr>
          <w:i/>
          <w:iCs/>
        </w:rPr>
        <w:t>sl</w:t>
      </w:r>
      <w:proofErr w:type="spellEnd"/>
      <w:r w:rsidRPr="00F511A5">
        <w:rPr>
          <w:i/>
          <w:iCs/>
        </w:rPr>
        <w:t>-CSI-RS-</w:t>
      </w:r>
      <w:proofErr w:type="spellStart"/>
      <w:r w:rsidRPr="00F511A5">
        <w:rPr>
          <w:i/>
          <w:iCs/>
        </w:rPr>
        <w:t>FirstSymbol</w:t>
      </w:r>
      <w:proofErr w:type="spellEnd"/>
      <w:r w:rsidRPr="00F511A5">
        <w:t xml:space="preserve"> indicates the first OFDM symbol in a PRB used for SL CSI-RS</w:t>
      </w:r>
    </w:p>
    <w:p w14:paraId="6BA521F1" w14:textId="77777777" w:rsidR="00191392" w:rsidRPr="00F511A5" w:rsidRDefault="00191392" w:rsidP="00191392">
      <w:pPr>
        <w:pStyle w:val="B10"/>
      </w:pPr>
      <w:r w:rsidRPr="00F511A5">
        <w:t>-</w:t>
      </w:r>
      <w:r w:rsidRPr="00F511A5">
        <w:tab/>
      </w:r>
      <w:proofErr w:type="spellStart"/>
      <w:r w:rsidRPr="00F511A5">
        <w:rPr>
          <w:i/>
          <w:iCs/>
        </w:rPr>
        <w:t>sl</w:t>
      </w:r>
      <w:proofErr w:type="spellEnd"/>
      <w:r w:rsidRPr="00F511A5">
        <w:rPr>
          <w:i/>
          <w:iCs/>
        </w:rPr>
        <w:t>-CSI-RS-</w:t>
      </w:r>
      <w:proofErr w:type="spellStart"/>
      <w:r w:rsidRPr="00F511A5">
        <w:rPr>
          <w:i/>
          <w:iCs/>
        </w:rPr>
        <w:t>FreqAllocation</w:t>
      </w:r>
      <w:proofErr w:type="spellEnd"/>
      <w:r w:rsidRPr="00F511A5">
        <w:t xml:space="preserve"> indicates the number of antenna ports and the frequency domain allocation for SL CSI-RS. </w:t>
      </w:r>
    </w:p>
    <w:p w14:paraId="39140CD1" w14:textId="77777777" w:rsidR="00191392" w:rsidRPr="00F511A5" w:rsidRDefault="00191392" w:rsidP="00191392">
      <w:r w:rsidRPr="00F511A5">
        <w:t xml:space="preserve">When the UE is configured with </w:t>
      </w:r>
      <w:proofErr w:type="spellStart"/>
      <w:r w:rsidRPr="00F511A5">
        <w:rPr>
          <w:i/>
          <w:iCs/>
        </w:rPr>
        <w:t>Q</w:t>
      </w:r>
      <w:r w:rsidRPr="00F511A5">
        <w:rPr>
          <w:i/>
          <w:iCs/>
          <w:vertAlign w:val="subscript"/>
        </w:rPr>
        <w:t>p</w:t>
      </w:r>
      <w:proofErr w:type="spellEnd"/>
      <w:proofErr w:type="gramStart"/>
      <w:r w:rsidRPr="00F511A5">
        <w:t>={</w:t>
      </w:r>
      <w:proofErr w:type="gramEnd"/>
      <w:r w:rsidRPr="00F511A5">
        <w:t xml:space="preserve">1,2} CSI-RS port(s) in </w:t>
      </w:r>
      <w:proofErr w:type="spellStart"/>
      <w:r w:rsidRPr="00F511A5">
        <w:t>sidelink</w:t>
      </w:r>
      <w:proofErr w:type="spellEnd"/>
      <w:r w:rsidRPr="00F511A5">
        <w:t xml:space="preserve"> and the number of scheduled layers is </w:t>
      </w:r>
      <m:oMath>
        <m:sSubSup>
          <m:sSubSupPr>
            <m:ctrlPr>
              <w:ins w:id="162" w:author="8005" w:date="2021-11-30T19:37:00Z">
                <w:rPr>
                  <w:rFonts w:ascii="Cambria Math" w:eastAsia="Malgun Gothic" w:hAnsi="Cambria Math" w:cs="Gulim"/>
                </w:rPr>
              </w:ins>
            </m:ctrlPr>
          </m:sSubSupPr>
          <m:e>
            <m:r>
              <w:ins w:id="163" w:author="8005" w:date="2021-11-30T19:37:00Z">
                <w:rPr>
                  <w:rFonts w:ascii="Cambria Math" w:hAnsi="Cambria Math"/>
                </w:rPr>
                <m:t>n</m:t>
              </w:ins>
            </m:r>
          </m:e>
          <m:sub>
            <m:r>
              <w:ins w:id="164" w:author="8005" w:date="2021-11-30T19:37:00Z">
                <w:rPr>
                  <w:rFonts w:ascii="Cambria Math" w:hAnsi="Cambria Math"/>
                </w:rPr>
                <m:t>layer</m:t>
              </w:ins>
            </m:r>
          </m:sub>
          <m:sup>
            <m:r>
              <w:ins w:id="165" w:author="8005" w:date="2021-11-30T19:37:00Z">
                <w:rPr>
                  <w:rFonts w:ascii="Cambria Math" w:hAnsi="Cambria Math"/>
                </w:rPr>
                <m:t>PSSCH</m:t>
              </w:ins>
            </m:r>
          </m:sup>
        </m:sSubSup>
      </m:oMath>
      <w:r w:rsidRPr="00F511A5">
        <w:t>,</w:t>
      </w:r>
    </w:p>
    <w:p w14:paraId="513C87EA" w14:textId="77777777" w:rsidR="00191392" w:rsidRPr="00F511A5" w:rsidRDefault="00191392" w:rsidP="00191392">
      <w:pPr>
        <w:pStyle w:val="B10"/>
      </w:pPr>
      <w:r w:rsidRPr="00F511A5">
        <w:t>-</w:t>
      </w:r>
      <w:r w:rsidRPr="00F511A5">
        <w:tab/>
        <w:t xml:space="preserve">The CSI-RS scaling factor </w:t>
      </w:r>
      <m:oMath>
        <m:sSub>
          <m:sSubPr>
            <m:ctrlPr>
              <w:ins w:id="166" w:author="8005" w:date="2021-11-30T19:37:00Z">
                <w:rPr>
                  <w:rFonts w:ascii="Cambria Math" w:hAnsi="Cambria Math"/>
                </w:rPr>
              </w:ins>
            </m:ctrlPr>
          </m:sSubPr>
          <m:e>
            <m:r>
              <w:ins w:id="167" w:author="8005" w:date="2021-11-30T19:37:00Z">
                <w:rPr>
                  <w:rFonts w:ascii="Cambria Math" w:hAnsi="Cambria Math"/>
                </w:rPr>
                <m:t>?2</m:t>
              </w:ins>
            </m:r>
          </m:e>
          <m:sub>
            <m:r>
              <w:ins w:id="168" w:author="8005" w:date="2021-11-30T19:37:00Z">
                <m:rPr>
                  <m:sty m:val="p"/>
                </m:rPr>
                <w:rPr>
                  <w:rFonts w:ascii="Cambria Math" w:hAnsi="Cambria Math"/>
                </w:rPr>
                <m:t>CSIRS</m:t>
              </w:ins>
            </m:r>
          </m:sub>
        </m:sSub>
      </m:oMath>
      <w:r w:rsidRPr="00F511A5">
        <w:t xml:space="preserve"> specified in clause 8.4.1.5.3 of [4, TS 38.211] is given by </w:t>
      </w:r>
      <m:oMath>
        <m:sSub>
          <m:sSubPr>
            <m:ctrlPr>
              <w:ins w:id="169" w:author="8005" w:date="2021-11-30T19:37:00Z">
                <w:rPr>
                  <w:rFonts w:ascii="Cambria Math" w:hAnsi="Cambria Math"/>
                </w:rPr>
              </w:ins>
            </m:ctrlPr>
          </m:sSubPr>
          <m:e>
            <m:r>
              <w:ins w:id="170" w:author="8005" w:date="2021-11-30T19:37:00Z">
                <w:rPr>
                  <w:rFonts w:ascii="Cambria Math" w:hAnsi="Cambria Math"/>
                </w:rPr>
                <m:t>?2</m:t>
              </w:ins>
            </m:r>
          </m:e>
          <m:sub>
            <m:r>
              <w:ins w:id="171" w:author="8005" w:date="2021-11-30T19:37:00Z">
                <m:rPr>
                  <m:sty m:val="p"/>
                </m:rPr>
                <w:rPr>
                  <w:rFonts w:ascii="Cambria Math" w:hAnsi="Cambria Math"/>
                </w:rPr>
                <m:t>CSIRS</m:t>
              </w:ins>
            </m:r>
          </m:sub>
        </m:sSub>
        <m:r>
          <w:ins w:id="172" w:author="8005" w:date="2021-11-30T19:37:00Z">
            <m:rPr>
              <m:sty m:val="p"/>
            </m:rPr>
            <w:rPr>
              <w:rFonts w:ascii="Cambria Math" w:hAnsi="Cambria Math"/>
            </w:rPr>
            <m:t>=</m:t>
          </w:ins>
        </m:r>
        <m:sSubSup>
          <m:sSubSupPr>
            <m:ctrlPr>
              <w:ins w:id="173" w:author="8005" w:date="2021-11-30T19:37:00Z">
                <w:rPr>
                  <w:rFonts w:ascii="Cambria Math" w:hAnsi="Cambria Math"/>
                </w:rPr>
              </w:ins>
            </m:ctrlPr>
          </m:sSubSupPr>
          <m:e>
            <m:r>
              <w:ins w:id="174" w:author="8005" w:date="2021-11-30T19:37:00Z">
                <w:rPr>
                  <w:rFonts w:ascii="Cambria Math" w:hAnsi="Cambria Math"/>
                </w:rPr>
                <m:t>?2</m:t>
              </w:ins>
            </m:r>
          </m:e>
          <m:sub>
            <m:r>
              <w:ins w:id="175" w:author="8005" w:date="2021-11-30T19:37:00Z">
                <m:rPr>
                  <m:sty m:val="p"/>
                </m:rPr>
                <w:rPr>
                  <w:rFonts w:ascii="Cambria Math" w:hAnsi="Cambria Math"/>
                </w:rPr>
                <m:t>DMRS</m:t>
              </w:ins>
            </m:r>
          </m:sub>
          <m:sup>
            <m:r>
              <w:ins w:id="176" w:author="8005" w:date="2021-11-30T19:37:00Z">
                <m:rPr>
                  <m:sty m:val="p"/>
                </m:rPr>
                <w:rPr>
                  <w:rFonts w:ascii="Cambria Math" w:hAnsi="Cambria Math"/>
                </w:rPr>
                <m:t>PSSCH</m:t>
              </w:ins>
            </m:r>
          </m:sup>
        </m:sSubSup>
        <m:r>
          <w:ins w:id="177" w:author="8005" w:date="2021-11-30T19:37:00Z">
            <m:rPr>
              <m:sty m:val="p"/>
            </m:rPr>
            <w:rPr>
              <w:rFonts w:ascii="Cambria Math" w:hAnsi="Cambria Math"/>
            </w:rPr>
            <m:t>a??</m:t>
          </w:ins>
        </m:r>
        <m:rad>
          <m:radPr>
            <m:degHide m:val="1"/>
            <m:ctrlPr>
              <w:ins w:id="178" w:author="8005" w:date="2021-11-30T19:37:00Z">
                <w:rPr>
                  <w:rFonts w:ascii="Cambria Math" w:hAnsi="Cambria Math"/>
                </w:rPr>
              </w:ins>
            </m:ctrlPr>
          </m:radPr>
          <m:deg/>
          <m:e>
            <m:f>
              <m:fPr>
                <m:ctrlPr>
                  <w:ins w:id="179" w:author="8005" w:date="2021-11-30T19:37:00Z">
                    <w:rPr>
                      <w:rFonts w:ascii="Cambria Math" w:hAnsi="Cambria Math"/>
                    </w:rPr>
                  </w:ins>
                </m:ctrlPr>
              </m:fPr>
              <m:num>
                <m:sSubSup>
                  <m:sSubSupPr>
                    <m:ctrlPr>
                      <w:ins w:id="180" w:author="8005" w:date="2021-11-30T19:37:00Z">
                        <w:rPr>
                          <w:rFonts w:ascii="Cambria Math" w:hAnsi="Cambria Math"/>
                        </w:rPr>
                      </w:ins>
                    </m:ctrlPr>
                  </m:sSubSupPr>
                  <m:e>
                    <m:r>
                      <w:ins w:id="181" w:author="8005" w:date="2021-11-30T19:37:00Z">
                        <w:rPr>
                          <w:rFonts w:ascii="Cambria Math" w:hAnsi="Cambria Math"/>
                        </w:rPr>
                        <m:t>n</m:t>
                      </w:ins>
                    </m:r>
                  </m:e>
                  <m:sub>
                    <m:r>
                      <w:ins w:id="182" w:author="8005" w:date="2021-11-30T19:37:00Z">
                        <w:rPr>
                          <w:rFonts w:ascii="Cambria Math" w:hAnsi="Cambria Math"/>
                        </w:rPr>
                        <m:t>layer</m:t>
                      </w:ins>
                    </m:r>
                  </m:sub>
                  <m:sup>
                    <m:r>
                      <w:ins w:id="183" w:author="8005" w:date="2021-11-30T19:37:00Z">
                        <w:rPr>
                          <w:rFonts w:ascii="Cambria Math" w:hAnsi="Cambria Math"/>
                        </w:rPr>
                        <m:t>PSSCH</m:t>
                      </w:ins>
                    </m:r>
                  </m:sup>
                </m:sSubSup>
              </m:num>
              <m:den>
                <m:sSub>
                  <m:sSubPr>
                    <m:ctrlPr>
                      <w:ins w:id="184" w:author="8005" w:date="2021-11-30T19:37:00Z">
                        <w:rPr>
                          <w:rFonts w:ascii="Cambria Math" w:hAnsi="Cambria Math"/>
                        </w:rPr>
                      </w:ins>
                    </m:ctrlPr>
                  </m:sSubPr>
                  <m:e>
                    <m:r>
                      <w:ins w:id="185" w:author="8005" w:date="2021-11-30T19:37:00Z">
                        <w:rPr>
                          <w:rFonts w:ascii="Cambria Math" w:hAnsi="Cambria Math"/>
                        </w:rPr>
                        <m:t>Q</m:t>
                      </w:ins>
                    </m:r>
                  </m:e>
                  <m:sub>
                    <m:r>
                      <w:ins w:id="186" w:author="8005" w:date="2021-11-30T19:37:00Z">
                        <w:rPr>
                          <w:rFonts w:ascii="Cambria Math" w:hAnsi="Cambria Math"/>
                        </w:rPr>
                        <m:t>p</m:t>
                      </w:ins>
                    </m:r>
                  </m:sub>
                </m:sSub>
              </m:den>
            </m:f>
          </m:e>
        </m:rad>
        <m:r>
          <w:ins w:id="187" w:author="8005" w:date="2021-11-30T19:37:00Z">
            <m:rPr>
              <m:sty m:val="p"/>
            </m:rPr>
            <w:rPr>
              <w:rFonts w:ascii="Cambria Math" w:hAnsi="Cambria Math"/>
              <w:lang w:eastAsia="ko-KR"/>
            </w:rPr>
            <m:t xml:space="preserve"> </m:t>
          </w:ins>
        </m:r>
      </m:oMath>
      <w:r w:rsidRPr="00F511A5">
        <w:rPr>
          <w:lang w:eastAsia="ko-KR"/>
        </w:rPr>
        <w:t xml:space="preserve"> where </w:t>
      </w:r>
      <m:oMath>
        <m:sSubSup>
          <m:sSubSupPr>
            <m:ctrlPr>
              <w:ins w:id="188" w:author="8005" w:date="2021-11-30T19:37:00Z">
                <w:rPr>
                  <w:rFonts w:ascii="Cambria Math" w:hAnsi="Cambria Math"/>
                </w:rPr>
              </w:ins>
            </m:ctrlPr>
          </m:sSubSupPr>
          <m:e>
            <m:r>
              <w:ins w:id="189" w:author="8005" w:date="2021-11-30T19:37:00Z">
                <w:rPr>
                  <w:rFonts w:ascii="Cambria Math" w:hAnsi="Cambria Math"/>
                </w:rPr>
                <m:t>?2</m:t>
              </w:ins>
            </m:r>
          </m:e>
          <m:sub>
            <m:r>
              <w:ins w:id="190" w:author="8005" w:date="2021-11-30T19:37:00Z">
                <m:rPr>
                  <m:sty m:val="p"/>
                </m:rPr>
                <w:rPr>
                  <w:rFonts w:ascii="Cambria Math" w:hAnsi="Cambria Math"/>
                </w:rPr>
                <m:t>DMRS</m:t>
              </w:ins>
            </m:r>
          </m:sub>
          <m:sup>
            <m:r>
              <w:ins w:id="191" w:author="8005" w:date="2021-11-30T19:37:00Z">
                <m:rPr>
                  <m:sty m:val="p"/>
                </m:rPr>
                <w:rPr>
                  <w:rFonts w:ascii="Cambria Math" w:hAnsi="Cambria Math"/>
                </w:rPr>
                <m:t>PSSCH</m:t>
              </w:ins>
            </m:r>
          </m:sup>
        </m:sSubSup>
      </m:oMath>
      <w:r w:rsidRPr="00F511A5">
        <w:rPr>
          <w:lang w:eastAsia="ko-KR"/>
        </w:rPr>
        <w:t xml:space="preserve"> is the scaling factor for the corresponding PSSCH specified in clause 8.3.1.5 of [4, TS 38.211].</w:t>
      </w:r>
    </w:p>
    <w:p w14:paraId="1A36FB9E" w14:textId="77777777" w:rsidR="00191392" w:rsidRPr="00F511A5" w:rsidRDefault="00191392" w:rsidP="00191392">
      <w:r w:rsidRPr="00F511A5">
        <w:t>[TS 38.212, clause 8.3.1.1]</w:t>
      </w:r>
    </w:p>
    <w:p w14:paraId="4A5FAD8C" w14:textId="77777777" w:rsidR="00191392" w:rsidRPr="00F511A5" w:rsidRDefault="00191392" w:rsidP="00191392">
      <w:r w:rsidRPr="00F511A5">
        <w:t>SCI format 1-A is used for the scheduling of PSSCH and 2</w:t>
      </w:r>
      <w:r w:rsidRPr="00F511A5">
        <w:rPr>
          <w:vertAlign w:val="superscript"/>
        </w:rPr>
        <w:t>nd</w:t>
      </w:r>
      <w:r w:rsidRPr="00F511A5">
        <w:t xml:space="preserve">-stage-SCI on PSSCH </w:t>
      </w:r>
    </w:p>
    <w:p w14:paraId="5391A2D5" w14:textId="77777777" w:rsidR="00191392" w:rsidRPr="00F511A5" w:rsidRDefault="00191392" w:rsidP="00191392">
      <w:r w:rsidRPr="00F511A5">
        <w:t>The following information is transmitted by means of the SCI format 1-A:</w:t>
      </w:r>
    </w:p>
    <w:p w14:paraId="1520B074" w14:textId="77777777" w:rsidR="00191392" w:rsidRPr="00F511A5" w:rsidRDefault="00191392" w:rsidP="00191392">
      <w:pPr>
        <w:pStyle w:val="B10"/>
        <w:rPr>
          <w:lang w:eastAsia="ko-KR"/>
        </w:rPr>
      </w:pPr>
      <w:r w:rsidRPr="00F511A5">
        <w:rPr>
          <w:lang w:eastAsia="ko-KR"/>
        </w:rPr>
        <w:t>-</w:t>
      </w:r>
      <w:r w:rsidRPr="00F511A5">
        <w:rPr>
          <w:lang w:eastAsia="ko-KR"/>
        </w:rPr>
        <w:tab/>
        <w:t>Priority – 3 bits as specified in clause 5.4.3.3 of [12, TS 23.287]</w:t>
      </w:r>
      <w:r w:rsidRPr="00F511A5">
        <w:t xml:space="preserve"> </w:t>
      </w:r>
      <w:r w:rsidRPr="00F511A5">
        <w:rPr>
          <w:lang w:eastAsia="ko-KR"/>
        </w:rPr>
        <w:t>and clause 5.22.1.3.1 of [8, TS 38.321].</w:t>
      </w:r>
    </w:p>
    <w:p w14:paraId="221E1B46" w14:textId="77777777" w:rsidR="00191392" w:rsidRPr="00F511A5" w:rsidRDefault="00191392" w:rsidP="00191392">
      <w:pPr>
        <w:pStyle w:val="B10"/>
        <w:rPr>
          <w:lang w:eastAsia="ko-KR"/>
        </w:rPr>
      </w:pPr>
      <w:r w:rsidRPr="00F511A5">
        <w:rPr>
          <w:lang w:eastAsia="ko-KR"/>
        </w:rPr>
        <w:t>-</w:t>
      </w:r>
      <w:r w:rsidRPr="00F511A5">
        <w:rPr>
          <w:lang w:eastAsia="ko-KR"/>
        </w:rPr>
        <w:tab/>
        <w:t>Frequency resource assignment –</w:t>
      </w:r>
      <w:r w:rsidRPr="00F511A5">
        <w:rPr>
          <w:sz w:val="24"/>
          <w:szCs w:val="24"/>
          <w:lang w:eastAsia="zh-CN"/>
        </w:rPr>
        <w:fldChar w:fldCharType="begin"/>
      </w:r>
      <w:r w:rsidRPr="00F511A5">
        <w:rPr>
          <w:sz w:val="24"/>
          <w:szCs w:val="24"/>
          <w:lang w:eastAsia="zh-CN"/>
        </w:rPr>
        <w:instrText xml:space="preserve"> QUOTE </w:instrText>
      </w:r>
      <w:r w:rsidR="00C320B7">
        <w:rPr>
          <w:position w:val="-20"/>
        </w:rPr>
        <w:pict w14:anchorId="2985F02E">
          <v:shape id="_x0000_i1030" type="#_x0000_t75" style="width:141.75pt;height:27.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sz w:val="24"/>
          <w:szCs w:val="24"/>
          <w:lang w:eastAsia="zh-CN"/>
        </w:rPr>
        <w:instrText xml:space="preserve"> </w:instrText>
      </w:r>
      <w:r w:rsidRPr="00F511A5">
        <w:rPr>
          <w:sz w:val="24"/>
          <w:szCs w:val="24"/>
          <w:lang w:eastAsia="zh-CN"/>
        </w:rPr>
        <w:fldChar w:fldCharType="separate"/>
      </w:r>
      <w:r w:rsidR="00C320B7">
        <w:rPr>
          <w:position w:val="-20"/>
        </w:rPr>
        <w:pict w14:anchorId="125BD1DB">
          <v:shape id="_x0000_i1031" type="#_x0000_t75" style="width:141.75pt;height:27.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proofErr w:type="spellStart"/>
      <w:r w:rsidRPr="00F511A5">
        <w:rPr>
          <w:i/>
          <w:lang w:eastAsia="ko-KR"/>
        </w:rPr>
        <w:t>sl-MaxNumPerReserve</w:t>
      </w:r>
      <w:proofErr w:type="spellEnd"/>
      <w:r w:rsidRPr="00F511A5">
        <w:rPr>
          <w:lang w:eastAsia="ko-KR"/>
        </w:rPr>
        <w:t xml:space="preserve"> is configured to 2; otherwise </w:t>
      </w:r>
      <w:r w:rsidRPr="00F511A5">
        <w:rPr>
          <w:sz w:val="24"/>
          <w:szCs w:val="24"/>
          <w:lang w:eastAsia="zh-CN"/>
        </w:rPr>
        <w:fldChar w:fldCharType="begin"/>
      </w:r>
      <w:r w:rsidRPr="00F511A5">
        <w:rPr>
          <w:sz w:val="24"/>
          <w:szCs w:val="24"/>
          <w:lang w:eastAsia="zh-CN"/>
        </w:rPr>
        <w:instrText xml:space="preserve"> QUOTE </w:instrText>
      </w:r>
      <w:r w:rsidR="00C320B7">
        <w:rPr>
          <w:position w:val="-14"/>
        </w:rPr>
        <w:pict w14:anchorId="678E7A6D">
          <v:shape id="_x0000_i1032" type="#_x0000_t75" style="width:189.1pt;height:2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sz w:val="24"/>
          <w:szCs w:val="24"/>
          <w:lang w:eastAsia="zh-CN"/>
        </w:rPr>
        <w:instrText xml:space="preserve"> </w:instrText>
      </w:r>
      <w:r w:rsidRPr="00F511A5">
        <w:rPr>
          <w:sz w:val="24"/>
          <w:szCs w:val="24"/>
          <w:lang w:eastAsia="zh-CN"/>
        </w:rPr>
        <w:fldChar w:fldCharType="separate"/>
      </w:r>
      <w:r w:rsidR="00C320B7">
        <w:rPr>
          <w:position w:val="-14"/>
        </w:rPr>
        <w:pict w14:anchorId="5FFB8675">
          <v:shape id="_x0000_i1033" type="#_x0000_t75" style="width:189.1pt;height:2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proofErr w:type="spellStart"/>
      <w:r w:rsidRPr="00F511A5">
        <w:rPr>
          <w:i/>
          <w:lang w:eastAsia="ko-KR"/>
        </w:rPr>
        <w:t>sl-MaxNumPerReserve</w:t>
      </w:r>
      <w:proofErr w:type="spellEnd"/>
      <w:r w:rsidRPr="00F511A5">
        <w:rPr>
          <w:lang w:eastAsia="ko-KR"/>
        </w:rPr>
        <w:t xml:space="preserve"> is configured to 3, as defined in clause 8.1.5 of [6, TS 38.214].</w:t>
      </w:r>
    </w:p>
    <w:p w14:paraId="78090AB1" w14:textId="77777777" w:rsidR="00191392" w:rsidRPr="00F511A5" w:rsidRDefault="00191392" w:rsidP="00191392">
      <w:pPr>
        <w:pStyle w:val="B10"/>
        <w:rPr>
          <w:lang w:eastAsia="ko-KR"/>
        </w:rPr>
      </w:pPr>
      <w:r w:rsidRPr="00F511A5">
        <w:rPr>
          <w:lang w:eastAsia="ko-KR"/>
        </w:rPr>
        <w:t>-</w:t>
      </w:r>
      <w:r w:rsidRPr="00F511A5">
        <w:rPr>
          <w:lang w:eastAsia="ko-KR"/>
        </w:rPr>
        <w:tab/>
        <w:t xml:space="preserve">Time resource assignment – 5 bits when the value of the higher layer parameter </w:t>
      </w:r>
      <w:proofErr w:type="spellStart"/>
      <w:r w:rsidRPr="00F511A5">
        <w:rPr>
          <w:i/>
          <w:lang w:eastAsia="ko-KR"/>
        </w:rPr>
        <w:t>sl-MaxNumPerReserve</w:t>
      </w:r>
      <w:proofErr w:type="spellEnd"/>
      <w:r w:rsidRPr="00F511A5">
        <w:rPr>
          <w:lang w:eastAsia="ko-KR"/>
        </w:rPr>
        <w:t xml:space="preserve"> is configured to 2; otherwise 9</w:t>
      </w:r>
      <w:r w:rsidRPr="00F511A5">
        <w:rPr>
          <w:sz w:val="24"/>
          <w:szCs w:val="24"/>
          <w:lang w:eastAsia="zh-CN"/>
        </w:rPr>
        <w:t xml:space="preserve"> </w:t>
      </w:r>
      <w:r w:rsidRPr="00F511A5">
        <w:rPr>
          <w:lang w:eastAsia="ko-KR"/>
        </w:rPr>
        <w:t xml:space="preserve">bits when the value of the higher layer parameter </w:t>
      </w:r>
      <w:proofErr w:type="spellStart"/>
      <w:r w:rsidRPr="00F511A5">
        <w:rPr>
          <w:i/>
          <w:lang w:eastAsia="ko-KR"/>
        </w:rPr>
        <w:t>sl-MaxNumPerReserve</w:t>
      </w:r>
      <w:proofErr w:type="spellEnd"/>
      <w:r w:rsidRPr="00F511A5">
        <w:rPr>
          <w:lang w:eastAsia="ko-KR"/>
        </w:rPr>
        <w:t xml:space="preserve"> is configured to 3, as defined in clause 8.1.5 of [6, TS 38.214].</w:t>
      </w:r>
    </w:p>
    <w:p w14:paraId="0DEC2655" w14:textId="77777777" w:rsidR="00191392" w:rsidRPr="00F511A5" w:rsidRDefault="00191392" w:rsidP="00191392">
      <w:pPr>
        <w:pStyle w:val="B10"/>
        <w:rPr>
          <w:lang w:eastAsia="ko-KR"/>
        </w:rPr>
      </w:pPr>
      <w:r w:rsidRPr="00F511A5">
        <w:rPr>
          <w:lang w:eastAsia="ko-KR"/>
        </w:rPr>
        <w:t>-</w:t>
      </w:r>
      <w:r w:rsidRPr="00F511A5">
        <w:rPr>
          <w:lang w:eastAsia="ko-KR"/>
        </w:rPr>
        <w:tab/>
        <w:t>Resource reservation period –</w:t>
      </w:r>
      <w:r w:rsidRPr="00F511A5">
        <w:rPr>
          <w:lang w:eastAsia="zh-CN"/>
        </w:rPr>
        <w:fldChar w:fldCharType="begin"/>
      </w:r>
      <w:r w:rsidRPr="00F511A5">
        <w:rPr>
          <w:lang w:eastAsia="zh-CN"/>
        </w:rPr>
        <w:instrText xml:space="preserve"> QUOTE </w:instrText>
      </w:r>
      <w:r w:rsidR="00C320B7">
        <w:rPr>
          <w:position w:val="-6"/>
        </w:rPr>
        <w:pict w14:anchorId="4F620EB2">
          <v:shape id="_x0000_i1034" type="#_x0000_t75" style="width:69.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zh-CN"/>
        </w:rPr>
        <w:instrText xml:space="preserve"> </w:instrText>
      </w:r>
      <w:r w:rsidRPr="00F511A5">
        <w:rPr>
          <w:lang w:eastAsia="zh-CN"/>
        </w:rPr>
        <w:fldChar w:fldCharType="separate"/>
      </w:r>
      <w:r w:rsidR="00C320B7">
        <w:rPr>
          <w:position w:val="-6"/>
        </w:rPr>
        <w:pict w14:anchorId="7FDA947B">
          <v:shape id="_x0000_i1035" type="#_x0000_t75" style="width:69.2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zh-CN"/>
        </w:rPr>
        <w:fldChar w:fldCharType="end"/>
      </w:r>
      <w:r w:rsidRPr="00F511A5">
        <w:rPr>
          <w:lang w:eastAsia="zh-CN"/>
        </w:rPr>
        <w:t xml:space="preserve"> </w:t>
      </w:r>
      <w:r w:rsidRPr="00F511A5">
        <w:rPr>
          <w:lang w:eastAsia="ko-KR"/>
        </w:rPr>
        <w:t xml:space="preserve">bits as defined in clause 16.4 of [5, TS 38.213], where </w:t>
      </w:r>
      <m:oMath>
        <m:sSub>
          <m:sSubPr>
            <m:ctrlPr>
              <w:ins w:id="192" w:author="8005" w:date="2021-11-30T19:37:00Z">
                <w:rPr>
                  <w:rFonts w:ascii="Cambria Math" w:hAnsi="Cambria Math"/>
                  <w:i/>
                  <w:lang w:eastAsia="ko-KR"/>
                </w:rPr>
              </w:ins>
            </m:ctrlPr>
          </m:sSubPr>
          <m:e>
            <m:r>
              <w:ins w:id="193" w:author="8005" w:date="2021-11-30T19:37:00Z">
                <w:rPr>
                  <w:rFonts w:ascii="Cambria Math" w:hAnsi="Cambria Math"/>
                  <w:lang w:eastAsia="ko-KR"/>
                </w:rPr>
                <m:t>N</m:t>
              </w:ins>
            </m:r>
          </m:e>
          <m:sub>
            <m:r>
              <w:ins w:id="194" w:author="8005" w:date="2021-11-30T19:37:00Z">
                <m:rPr>
                  <m:sty m:val="p"/>
                </m:rPr>
                <w:rPr>
                  <w:rFonts w:ascii="Cambria Math" w:hAnsi="Cambria Math"/>
                  <w:lang w:eastAsia="ko-KR"/>
                </w:rPr>
                <w:softHyphen/>
                <m:t>rsv_period</m:t>
              </w:ins>
            </m:r>
          </m:sub>
        </m:sSub>
      </m:oMath>
      <w:r w:rsidRPr="00F511A5">
        <w:rPr>
          <w:lang w:eastAsia="zh-CN"/>
        </w:rPr>
        <w:t xml:space="preserve"> </w:t>
      </w:r>
      <w:r w:rsidRPr="00F511A5">
        <w:rPr>
          <w:lang w:eastAsia="ko-KR"/>
        </w:rPr>
        <w:t xml:space="preserve">is the number of entries in the higher layer parameter </w:t>
      </w:r>
      <w:proofErr w:type="spellStart"/>
      <w:r w:rsidRPr="00F511A5">
        <w:rPr>
          <w:i/>
          <w:lang w:eastAsia="ko-KR"/>
        </w:rPr>
        <w:t>sl-ResourceReservePeriodList</w:t>
      </w:r>
      <w:proofErr w:type="spellEnd"/>
      <w:r w:rsidRPr="00F511A5">
        <w:rPr>
          <w:lang w:eastAsia="ko-KR"/>
        </w:rPr>
        <w:t xml:space="preserve">, if higher layer parameter </w:t>
      </w:r>
      <w:proofErr w:type="spellStart"/>
      <w:r w:rsidRPr="00F511A5">
        <w:rPr>
          <w:i/>
          <w:lang w:eastAsia="ko-KR"/>
        </w:rPr>
        <w:t>sl-MultiReserveResource</w:t>
      </w:r>
      <w:proofErr w:type="spellEnd"/>
      <w:r w:rsidRPr="00F511A5">
        <w:rPr>
          <w:i/>
        </w:rPr>
        <w:t xml:space="preserve"> </w:t>
      </w:r>
      <w:r w:rsidRPr="00F511A5">
        <w:rPr>
          <w:lang w:eastAsia="zh-CN"/>
        </w:rPr>
        <w:t>is configured</w:t>
      </w:r>
      <w:r w:rsidRPr="00F511A5">
        <w:rPr>
          <w:lang w:eastAsia="ko-KR"/>
        </w:rPr>
        <w:t>; 0 bit otherwise.</w:t>
      </w:r>
    </w:p>
    <w:p w14:paraId="37875270" w14:textId="77777777" w:rsidR="00191392" w:rsidRPr="00F511A5" w:rsidRDefault="00191392" w:rsidP="00191392">
      <w:pPr>
        <w:pStyle w:val="B10"/>
        <w:rPr>
          <w:lang w:eastAsia="ko-KR"/>
        </w:rPr>
      </w:pPr>
      <w:r w:rsidRPr="00F511A5">
        <w:rPr>
          <w:lang w:eastAsia="ko-KR"/>
        </w:rPr>
        <w:t>-</w:t>
      </w:r>
      <w:r w:rsidRPr="00F511A5">
        <w:rPr>
          <w:lang w:eastAsia="ko-KR"/>
        </w:rPr>
        <w:tab/>
        <w:t>DMRS pattern –</w:t>
      </w:r>
      <w:r w:rsidRPr="00F511A5">
        <w:rPr>
          <w:lang w:eastAsia="ko-KR"/>
        </w:rPr>
        <w:fldChar w:fldCharType="begin"/>
      </w:r>
      <w:r w:rsidRPr="00F511A5">
        <w:rPr>
          <w:lang w:eastAsia="ko-KR"/>
        </w:rPr>
        <w:instrText xml:space="preserve"> QUOTE </w:instrText>
      </w:r>
      <w:r w:rsidR="00C320B7">
        <w:rPr>
          <w:position w:val="-6"/>
        </w:rPr>
        <w:pict w14:anchorId="7F7F405F">
          <v:shape id="_x0000_i1036" type="#_x0000_t75" style="width:61.0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F511A5">
        <w:rPr>
          <w:lang w:eastAsia="ko-KR"/>
        </w:rPr>
        <w:instrText xml:space="preserve"> </w:instrText>
      </w:r>
      <w:r w:rsidRPr="00F511A5">
        <w:rPr>
          <w:lang w:eastAsia="ko-KR"/>
        </w:rPr>
        <w:fldChar w:fldCharType="separate"/>
      </w:r>
      <w:r w:rsidR="00C320B7">
        <w:rPr>
          <w:position w:val="-6"/>
        </w:rPr>
        <w:pict w14:anchorId="4FD568EF">
          <v:shape id="_x0000_i1037" type="#_x0000_t75" style="width:61.0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F511A5">
        <w:rPr>
          <w:lang w:eastAsia="ko-KR"/>
        </w:rPr>
        <w:fldChar w:fldCharType="end"/>
      </w:r>
      <w:r w:rsidRPr="00F511A5">
        <w:rPr>
          <w:lang w:eastAsia="ko-KR"/>
        </w:rPr>
        <w:t xml:space="preserve"> bits as defined in clause 8.4.1.1.2 of [4, TS 38.211], where </w:t>
      </w:r>
      <m:oMath>
        <m:sSub>
          <m:sSubPr>
            <m:ctrlPr>
              <w:ins w:id="195" w:author="8005" w:date="2021-11-30T19:37:00Z">
                <w:rPr>
                  <w:rFonts w:ascii="Cambria Math" w:hAnsi="Cambria Math"/>
                  <w:i/>
                  <w:lang w:eastAsia="ko-KR"/>
                </w:rPr>
              </w:ins>
            </m:ctrlPr>
          </m:sSubPr>
          <m:e>
            <m:r>
              <w:ins w:id="196" w:author="8005" w:date="2021-11-30T19:37:00Z">
                <w:rPr>
                  <w:rFonts w:ascii="Cambria Math" w:hAnsi="Cambria Math"/>
                  <w:lang w:eastAsia="ko-KR"/>
                </w:rPr>
                <m:t>N</m:t>
              </w:ins>
            </m:r>
          </m:e>
          <m:sub>
            <m:r>
              <w:ins w:id="197" w:author="8005" w:date="2021-11-30T19:37:00Z">
                <m:rPr>
                  <m:sty m:val="p"/>
                </m:rPr>
                <w:rPr>
                  <w:rFonts w:ascii="Cambria Math" w:hAnsi="Cambria Math"/>
                  <w:lang w:eastAsia="ko-KR"/>
                </w:rPr>
                <m:t>pattern</m:t>
              </w:ins>
            </m:r>
          </m:sub>
        </m:sSub>
      </m:oMath>
      <w:r w:rsidRPr="00F511A5">
        <w:rPr>
          <w:lang w:eastAsia="ko-KR"/>
        </w:rPr>
        <w:t xml:space="preserve"> is the number of</w:t>
      </w:r>
      <w:r w:rsidRPr="00F511A5">
        <w:rPr>
          <w:rFonts w:ascii="Times" w:eastAsia="等线" w:hAnsi="Times"/>
          <w:lang w:eastAsia="ko-KR"/>
        </w:rPr>
        <w:t xml:space="preserve"> DMRS patterns</w:t>
      </w:r>
      <w:r w:rsidRPr="00F511A5">
        <w:rPr>
          <w:lang w:eastAsia="ko-KR"/>
        </w:rPr>
        <w:t xml:space="preserve"> configured by higher layer parameter </w:t>
      </w:r>
      <w:proofErr w:type="spellStart"/>
      <w:r w:rsidRPr="00F511A5">
        <w:rPr>
          <w:i/>
          <w:lang w:eastAsia="ko-KR"/>
        </w:rPr>
        <w:t>sl</w:t>
      </w:r>
      <w:proofErr w:type="spellEnd"/>
      <w:r w:rsidRPr="00F511A5">
        <w:rPr>
          <w:i/>
          <w:lang w:eastAsia="ko-KR"/>
        </w:rPr>
        <w:t>-PSSCH-DMRS-</w:t>
      </w:r>
      <w:proofErr w:type="spellStart"/>
      <w:r w:rsidRPr="00F511A5">
        <w:rPr>
          <w:i/>
          <w:lang w:eastAsia="ko-KR"/>
        </w:rPr>
        <w:t>TimePatternList</w:t>
      </w:r>
      <w:proofErr w:type="spellEnd"/>
      <w:r w:rsidRPr="00F511A5">
        <w:rPr>
          <w:rFonts w:ascii="Times" w:eastAsia="等线" w:hAnsi="Times"/>
          <w:lang w:eastAsia="ko-KR"/>
        </w:rPr>
        <w:t>.</w:t>
      </w:r>
    </w:p>
    <w:p w14:paraId="5D725812"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t>2</w:t>
      </w:r>
      <w:r w:rsidRPr="00F511A5">
        <w:rPr>
          <w:vertAlign w:val="superscript"/>
          <w:lang w:eastAsia="ko-KR"/>
        </w:rPr>
        <w:t>nd</w:t>
      </w:r>
      <w:r w:rsidRPr="00F511A5">
        <w:rPr>
          <w:lang w:eastAsia="ko-KR"/>
        </w:rPr>
        <w:t xml:space="preserve">-stage SCI format – 2 bits as defined in </w:t>
      </w:r>
      <w:r w:rsidRPr="00F511A5">
        <w:rPr>
          <w:lang w:eastAsia="zh-CN"/>
        </w:rPr>
        <w:t>Table 8.3.1.1-1</w:t>
      </w:r>
      <w:r w:rsidRPr="00F511A5">
        <w:rPr>
          <w:lang w:eastAsia="ko-KR"/>
        </w:rPr>
        <w:t>.</w:t>
      </w:r>
    </w:p>
    <w:p w14:paraId="06A98C06" w14:textId="77777777" w:rsidR="00191392" w:rsidRPr="00F511A5" w:rsidRDefault="00191392" w:rsidP="00191392">
      <w:pPr>
        <w:pStyle w:val="B10"/>
        <w:rPr>
          <w:lang w:eastAsia="ko-KR"/>
        </w:rPr>
      </w:pPr>
      <w:r w:rsidRPr="00F511A5">
        <w:rPr>
          <w:lang w:eastAsia="ko-KR"/>
        </w:rPr>
        <w:t>-</w:t>
      </w:r>
      <w:r w:rsidRPr="00F511A5">
        <w:rPr>
          <w:lang w:eastAsia="ko-KR"/>
        </w:rPr>
        <w:tab/>
      </w:r>
      <w:proofErr w:type="spellStart"/>
      <w:r w:rsidRPr="00F511A5">
        <w:rPr>
          <w:lang w:eastAsia="ko-KR"/>
        </w:rPr>
        <w:t>Beta_offset</w:t>
      </w:r>
      <w:proofErr w:type="spellEnd"/>
      <w:r w:rsidRPr="00F511A5">
        <w:rPr>
          <w:lang w:eastAsia="ko-KR"/>
        </w:rPr>
        <w:t xml:space="preserve"> indicator – 2 bits as provided by higher layer parameter </w:t>
      </w:r>
      <w:r w:rsidRPr="00F511A5">
        <w:rPr>
          <w:i/>
          <w:lang w:eastAsia="ko-KR"/>
        </w:rPr>
        <w:t xml:space="preserve">sl-BetaOffsets2ndSCI </w:t>
      </w:r>
      <w:r w:rsidRPr="00F511A5">
        <w:rPr>
          <w:lang w:eastAsia="ko-KR"/>
        </w:rPr>
        <w:t>and Table 8.3.1.1-2.</w:t>
      </w:r>
    </w:p>
    <w:p w14:paraId="316D81B8" w14:textId="77777777" w:rsidR="00191392" w:rsidRPr="00F511A5" w:rsidRDefault="00191392" w:rsidP="00191392">
      <w:pPr>
        <w:pStyle w:val="B10"/>
        <w:rPr>
          <w:lang w:eastAsia="ko-KR"/>
        </w:rPr>
      </w:pPr>
      <w:r w:rsidRPr="00F511A5">
        <w:rPr>
          <w:lang w:eastAsia="ko-KR"/>
        </w:rPr>
        <w:lastRenderedPageBreak/>
        <w:t>-</w:t>
      </w:r>
      <w:r w:rsidRPr="00F511A5">
        <w:rPr>
          <w:lang w:eastAsia="ko-KR"/>
        </w:rPr>
        <w:tab/>
        <w:t xml:space="preserve">Number of DMRS port – 1 bit as defined in </w:t>
      </w:r>
      <w:r w:rsidRPr="00F511A5">
        <w:rPr>
          <w:lang w:eastAsia="zh-CN"/>
        </w:rPr>
        <w:t>Table 8.3.1.1-3</w:t>
      </w:r>
      <w:r w:rsidRPr="00F511A5">
        <w:rPr>
          <w:lang w:eastAsia="ko-KR"/>
        </w:rPr>
        <w:t>.</w:t>
      </w:r>
    </w:p>
    <w:p w14:paraId="51164AE2" w14:textId="77777777" w:rsidR="00191392" w:rsidRPr="00F511A5" w:rsidRDefault="00191392" w:rsidP="00191392">
      <w:pPr>
        <w:pStyle w:val="B10"/>
        <w:rPr>
          <w:lang w:eastAsia="ko-KR"/>
        </w:rPr>
      </w:pPr>
      <w:r w:rsidRPr="00F511A5">
        <w:rPr>
          <w:lang w:eastAsia="ko-KR"/>
        </w:rPr>
        <w:t>-</w:t>
      </w:r>
      <w:r w:rsidRPr="00F511A5">
        <w:rPr>
          <w:lang w:eastAsia="ko-KR"/>
        </w:rPr>
        <w:tab/>
        <w:t>Modulation and coding scheme – 5 bits as defined in clause 8.1.3 of [6, TS 38.214].</w:t>
      </w:r>
    </w:p>
    <w:p w14:paraId="5F438E2D" w14:textId="77777777" w:rsidR="00191392" w:rsidRPr="00F511A5" w:rsidRDefault="00191392" w:rsidP="00191392">
      <w:pPr>
        <w:pStyle w:val="B10"/>
        <w:rPr>
          <w:lang w:eastAsia="ko-KR"/>
        </w:rPr>
      </w:pPr>
      <w:r w:rsidRPr="00F511A5">
        <w:rPr>
          <w:lang w:eastAsia="ko-KR"/>
        </w:rPr>
        <w:t>-</w:t>
      </w:r>
      <w:r w:rsidRPr="00F511A5">
        <w:rPr>
          <w:lang w:eastAsia="ko-KR"/>
        </w:rPr>
        <w:tab/>
        <w:t xml:space="preserve">Additional MCS table indicator – as defined in clause 8.1.3.1 of [6, TS 38.214]: 1 bit if one MCS table is configured by higher layer parameter </w:t>
      </w:r>
      <w:proofErr w:type="spellStart"/>
      <w:r w:rsidRPr="00F511A5">
        <w:rPr>
          <w:i/>
        </w:rPr>
        <w:t>sl</w:t>
      </w:r>
      <w:proofErr w:type="spellEnd"/>
      <w:r w:rsidRPr="00F511A5">
        <w:rPr>
          <w:i/>
        </w:rPr>
        <w:t>-Additional</w:t>
      </w:r>
      <w:r w:rsidRPr="00F511A5">
        <w:rPr>
          <w:i/>
          <w:lang w:eastAsia="zh-CN"/>
        </w:rPr>
        <w:t>-</w:t>
      </w:r>
      <w:r w:rsidRPr="00F511A5">
        <w:rPr>
          <w:i/>
        </w:rPr>
        <w:t>MCS-Table</w:t>
      </w:r>
      <w:r w:rsidRPr="00F511A5">
        <w:rPr>
          <w:lang w:eastAsia="ko-KR"/>
        </w:rPr>
        <w:t xml:space="preserve">; 2 bits if two MCS tables are configured by higher layer parameter </w:t>
      </w:r>
      <w:proofErr w:type="spellStart"/>
      <w:r w:rsidRPr="00F511A5">
        <w:rPr>
          <w:i/>
        </w:rPr>
        <w:t>sl</w:t>
      </w:r>
      <w:proofErr w:type="spellEnd"/>
      <w:r w:rsidRPr="00F511A5">
        <w:rPr>
          <w:i/>
        </w:rPr>
        <w:t>- Additional</w:t>
      </w:r>
      <w:r w:rsidRPr="00F511A5">
        <w:rPr>
          <w:i/>
          <w:lang w:eastAsia="zh-CN"/>
        </w:rPr>
        <w:t>-</w:t>
      </w:r>
      <w:r w:rsidRPr="00F511A5">
        <w:rPr>
          <w:i/>
        </w:rPr>
        <w:t>MCS-Table</w:t>
      </w:r>
      <w:r w:rsidRPr="00F511A5">
        <w:rPr>
          <w:lang w:eastAsia="ko-KR"/>
        </w:rPr>
        <w:t>; 0 bit otherwise.</w:t>
      </w:r>
    </w:p>
    <w:p w14:paraId="3DB23887"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t xml:space="preserve">PSFCH overhead indication – 1 bit as defined clause 8.1.3.2 of [6, TS 38.214] if higher layer parameter </w:t>
      </w:r>
      <w:proofErr w:type="spellStart"/>
      <w:r w:rsidRPr="00F511A5">
        <w:rPr>
          <w:i/>
        </w:rPr>
        <w:t>sl</w:t>
      </w:r>
      <w:proofErr w:type="spellEnd"/>
      <w:r w:rsidRPr="00F511A5">
        <w:rPr>
          <w:i/>
        </w:rPr>
        <w:t xml:space="preserve">-PSFCH-Period </w:t>
      </w:r>
      <w:r w:rsidRPr="00F511A5">
        <w:t>= 2 or 4; 0 bit otherwise.</w:t>
      </w:r>
    </w:p>
    <w:p w14:paraId="792F6742" w14:textId="77777777" w:rsidR="00191392" w:rsidRPr="00F511A5" w:rsidRDefault="00191392" w:rsidP="00191392">
      <w:pPr>
        <w:pStyle w:val="B10"/>
        <w:rPr>
          <w:lang w:eastAsia="ko-KR"/>
        </w:rPr>
      </w:pPr>
      <w:r w:rsidRPr="00F511A5">
        <w:rPr>
          <w:lang w:eastAsia="ko-KR"/>
        </w:rPr>
        <w:t>-</w:t>
      </w:r>
      <w:r w:rsidRPr="00F511A5">
        <w:rPr>
          <w:lang w:eastAsia="ko-KR"/>
        </w:rPr>
        <w:tab/>
        <w:t xml:space="preserve">Reserved – a number of bits as determined by higher layer parameter </w:t>
      </w:r>
      <w:proofErr w:type="spellStart"/>
      <w:r w:rsidRPr="00F511A5">
        <w:rPr>
          <w:i/>
          <w:lang w:eastAsia="ko-KR"/>
        </w:rPr>
        <w:t>sl-</w:t>
      </w:r>
      <w:r w:rsidRPr="00F511A5">
        <w:rPr>
          <w:i/>
          <w:lang w:eastAsia="zh-CN"/>
        </w:rPr>
        <w:t>NumReservedBits</w:t>
      </w:r>
      <w:proofErr w:type="spellEnd"/>
      <w:r w:rsidRPr="00F511A5">
        <w:rPr>
          <w:rFonts w:ascii="Times" w:eastAsia="等线" w:hAnsi="Times"/>
          <w:lang w:eastAsia="ko-KR"/>
        </w:rPr>
        <w:t xml:space="preserve">, </w:t>
      </w:r>
      <w:r w:rsidRPr="00F511A5">
        <w:rPr>
          <w:lang w:eastAsia="ko-KR"/>
        </w:rPr>
        <w:t>with value set to zero.</w:t>
      </w:r>
    </w:p>
    <w:p w14:paraId="2A995579" w14:textId="77777777" w:rsidR="00191392" w:rsidRPr="00F511A5" w:rsidRDefault="00191392" w:rsidP="00191392">
      <w:pPr>
        <w:rPr>
          <w:lang w:eastAsia="ko-KR"/>
        </w:rPr>
      </w:pPr>
    </w:p>
    <w:p w14:paraId="5770DE98" w14:textId="77777777" w:rsidR="00191392" w:rsidRPr="00F511A5" w:rsidRDefault="00191392" w:rsidP="00191392">
      <w:pPr>
        <w:pStyle w:val="TH"/>
        <w:rPr>
          <w:lang w:eastAsia="zh-CN"/>
        </w:rPr>
      </w:pPr>
      <w:r w:rsidRPr="00F511A5">
        <w:t xml:space="preserve">Table </w:t>
      </w:r>
      <w:r w:rsidRPr="00F511A5">
        <w:rPr>
          <w:lang w:eastAsia="zh-CN"/>
        </w:rPr>
        <w:t xml:space="preserve">8.3.1.1-1: </w:t>
      </w:r>
      <w:r w:rsidRPr="00F511A5">
        <w:rPr>
          <w:lang w:eastAsia="ko-KR"/>
        </w:rPr>
        <w:t>2</w:t>
      </w:r>
      <w:r w:rsidRPr="00F511A5">
        <w:rPr>
          <w:vertAlign w:val="superscript"/>
          <w:lang w:eastAsia="ko-KR"/>
        </w:rPr>
        <w:t>nd</w:t>
      </w:r>
      <w:r w:rsidRPr="00F511A5">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191392" w:rsidRPr="00F511A5" w14:paraId="132C7074" w14:textId="77777777" w:rsidTr="0019139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184CAE" w14:textId="77777777" w:rsidR="00191392" w:rsidRPr="00F511A5" w:rsidRDefault="00191392" w:rsidP="00191392">
            <w:pPr>
              <w:pStyle w:val="TAC"/>
              <w:rPr>
                <w:lang w:eastAsia="zh-CN"/>
              </w:rPr>
            </w:pPr>
            <w:r w:rsidRPr="00F511A5">
              <w:rPr>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42726C" w14:textId="77777777" w:rsidR="00191392" w:rsidRPr="00F511A5" w:rsidRDefault="00191392" w:rsidP="00191392">
            <w:pPr>
              <w:pStyle w:val="TAC"/>
              <w:rPr>
                <w:lang w:eastAsia="zh-CN"/>
              </w:rPr>
            </w:pPr>
            <w:r w:rsidRPr="00F511A5">
              <w:rPr>
                <w:lang w:eastAsia="zh-CN"/>
              </w:rPr>
              <w:t>2nd-stage SCI format</w:t>
            </w:r>
          </w:p>
        </w:tc>
      </w:tr>
      <w:tr w:rsidR="00191392" w:rsidRPr="00F511A5" w14:paraId="392C5BE0"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AE2D61A" w14:textId="77777777" w:rsidR="00191392" w:rsidRPr="00F511A5" w:rsidRDefault="00191392" w:rsidP="00191392">
            <w:pPr>
              <w:pStyle w:val="TAC"/>
              <w:rPr>
                <w:lang w:eastAsia="zh-CN"/>
              </w:rPr>
            </w:pPr>
            <w:r w:rsidRPr="00F511A5">
              <w:rPr>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5B3C739E" w14:textId="77777777" w:rsidR="00191392" w:rsidRPr="00F511A5" w:rsidRDefault="00191392" w:rsidP="00191392">
            <w:pPr>
              <w:pStyle w:val="TAC"/>
              <w:rPr>
                <w:lang w:eastAsia="zh-CN"/>
              </w:rPr>
            </w:pPr>
            <w:r w:rsidRPr="00F511A5">
              <w:rPr>
                <w:lang w:eastAsia="zh-CN"/>
              </w:rPr>
              <w:t>SCI format 2-A</w:t>
            </w:r>
          </w:p>
        </w:tc>
      </w:tr>
      <w:tr w:rsidR="00191392" w:rsidRPr="00F511A5" w14:paraId="41B26FC5"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CD744B" w14:textId="77777777" w:rsidR="00191392" w:rsidRPr="00F511A5" w:rsidRDefault="00191392" w:rsidP="00191392">
            <w:pPr>
              <w:pStyle w:val="TAC"/>
              <w:rPr>
                <w:lang w:eastAsia="zh-CN"/>
              </w:rPr>
            </w:pPr>
            <w:r w:rsidRPr="00F511A5">
              <w:rPr>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5F34BDE" w14:textId="77777777" w:rsidR="00191392" w:rsidRPr="00F511A5" w:rsidRDefault="00191392" w:rsidP="00191392">
            <w:pPr>
              <w:pStyle w:val="TAC"/>
              <w:rPr>
                <w:lang w:eastAsia="zh-CN"/>
              </w:rPr>
            </w:pPr>
            <w:r w:rsidRPr="00F511A5">
              <w:rPr>
                <w:lang w:eastAsia="zh-CN"/>
              </w:rPr>
              <w:t>SCI format 2-B</w:t>
            </w:r>
          </w:p>
        </w:tc>
      </w:tr>
      <w:tr w:rsidR="00191392" w:rsidRPr="00F511A5" w14:paraId="06762898"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76B686" w14:textId="77777777" w:rsidR="00191392" w:rsidRPr="00F511A5" w:rsidRDefault="00191392" w:rsidP="00191392">
            <w:pPr>
              <w:pStyle w:val="TAC"/>
              <w:rPr>
                <w:lang w:eastAsia="zh-CN"/>
              </w:rPr>
            </w:pPr>
            <w:r w:rsidRPr="00F511A5">
              <w:rPr>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6452A57" w14:textId="77777777" w:rsidR="00191392" w:rsidRPr="00F511A5" w:rsidRDefault="00191392" w:rsidP="00191392">
            <w:pPr>
              <w:pStyle w:val="TAC"/>
              <w:rPr>
                <w:lang w:eastAsia="zh-CN"/>
              </w:rPr>
            </w:pPr>
            <w:r w:rsidRPr="00F511A5">
              <w:rPr>
                <w:lang w:eastAsia="zh-CN"/>
              </w:rPr>
              <w:t>Reserved</w:t>
            </w:r>
          </w:p>
        </w:tc>
      </w:tr>
      <w:tr w:rsidR="00191392" w:rsidRPr="00F511A5" w14:paraId="03382F6C"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E0012A7" w14:textId="77777777" w:rsidR="00191392" w:rsidRPr="00F511A5" w:rsidRDefault="00191392" w:rsidP="00191392">
            <w:pPr>
              <w:pStyle w:val="TAC"/>
              <w:rPr>
                <w:lang w:eastAsia="zh-CN"/>
              </w:rPr>
            </w:pPr>
            <w:r w:rsidRPr="00F511A5">
              <w:rPr>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3D87CCA" w14:textId="77777777" w:rsidR="00191392" w:rsidRPr="00F511A5" w:rsidRDefault="00191392" w:rsidP="00191392">
            <w:pPr>
              <w:pStyle w:val="TAC"/>
              <w:rPr>
                <w:lang w:eastAsia="zh-CN"/>
              </w:rPr>
            </w:pPr>
            <w:r w:rsidRPr="00F511A5">
              <w:rPr>
                <w:lang w:eastAsia="zh-CN"/>
              </w:rPr>
              <w:t>Reserved</w:t>
            </w:r>
          </w:p>
        </w:tc>
      </w:tr>
    </w:tbl>
    <w:p w14:paraId="1D7FF424" w14:textId="77777777" w:rsidR="00191392" w:rsidRPr="00F511A5" w:rsidRDefault="00191392" w:rsidP="00191392">
      <w:pPr>
        <w:rPr>
          <w:lang w:eastAsia="ko-KR"/>
        </w:rPr>
      </w:pPr>
    </w:p>
    <w:p w14:paraId="50C5BB82" w14:textId="77777777" w:rsidR="00191392" w:rsidRPr="00F511A5" w:rsidRDefault="00191392" w:rsidP="00191392">
      <w:pPr>
        <w:pStyle w:val="TH"/>
        <w:rPr>
          <w:lang w:eastAsia="ko-KR"/>
        </w:rPr>
      </w:pPr>
      <w:r w:rsidRPr="00F511A5">
        <w:rPr>
          <w:lang w:eastAsia="ko-KR"/>
        </w:rPr>
        <w:t xml:space="preserve">Table 8.3.1.1-2: Mapping of </w:t>
      </w:r>
      <w:proofErr w:type="spellStart"/>
      <w:r w:rsidRPr="00F511A5">
        <w:rPr>
          <w:lang w:eastAsia="ko-KR"/>
        </w:rPr>
        <w:t>Beta_offset</w:t>
      </w:r>
      <w:proofErr w:type="spellEnd"/>
      <w:r w:rsidRPr="00F511A5">
        <w:rPr>
          <w:lang w:eastAsia="ko-KR"/>
        </w:rPr>
        <w:t xml:space="preserve">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680"/>
      </w:tblGrid>
      <w:tr w:rsidR="00191392" w:rsidRPr="00F511A5" w14:paraId="06A773F9"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73E12" w14:textId="77777777" w:rsidR="00191392" w:rsidRPr="00F511A5" w:rsidRDefault="00191392" w:rsidP="00191392">
            <w:pPr>
              <w:pStyle w:val="TAC"/>
              <w:rPr>
                <w:lang w:eastAsia="zh-CN"/>
              </w:rPr>
            </w:pPr>
            <w:r w:rsidRPr="00F511A5">
              <w:rPr>
                <w:lang w:eastAsia="zh-CN"/>
              </w:rPr>
              <w:t xml:space="preserve">Value of </w:t>
            </w:r>
            <w:proofErr w:type="spellStart"/>
            <w:r w:rsidRPr="00F511A5">
              <w:rPr>
                <w:lang w:eastAsia="zh-CN"/>
              </w:rPr>
              <w:t>Beta_offset</w:t>
            </w:r>
            <w:proofErr w:type="spellEnd"/>
            <w:r w:rsidRPr="00F511A5">
              <w:rPr>
                <w:lang w:eastAsia="zh-CN"/>
              </w:rPr>
              <w:t xml:space="preserve"> indicator</w:t>
            </w:r>
          </w:p>
        </w:tc>
        <w:tc>
          <w:tcPr>
            <w:tcW w:w="46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51C32" w14:textId="77777777" w:rsidR="00191392" w:rsidRPr="00F511A5" w:rsidRDefault="00191392" w:rsidP="00191392">
            <w:pPr>
              <w:pStyle w:val="TAC"/>
              <w:rPr>
                <w:lang w:eastAsia="zh-CN"/>
              </w:rPr>
            </w:pPr>
            <w:proofErr w:type="spellStart"/>
            <w:r w:rsidRPr="00F511A5">
              <w:rPr>
                <w:lang w:eastAsia="zh-CN"/>
              </w:rPr>
              <w:t>Beta_offset</w:t>
            </w:r>
            <w:proofErr w:type="spellEnd"/>
            <w:r w:rsidRPr="00F511A5">
              <w:rPr>
                <w:lang w:eastAsia="zh-CN"/>
              </w:rPr>
              <w:t xml:space="preserve"> index in Table 9.3-2 of [5, TS38.213]</w:t>
            </w:r>
          </w:p>
        </w:tc>
      </w:tr>
      <w:tr w:rsidR="00191392" w:rsidRPr="00F511A5" w14:paraId="6D9B8C3A"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8C7B6" w14:textId="77777777" w:rsidR="00191392" w:rsidRPr="00F511A5" w:rsidRDefault="00191392" w:rsidP="00191392">
            <w:pPr>
              <w:pStyle w:val="TAC"/>
              <w:rPr>
                <w:lang w:eastAsia="zh-CN"/>
              </w:rPr>
            </w:pPr>
            <w:r w:rsidRPr="00F511A5">
              <w:rPr>
                <w:lang w:eastAsia="zh-CN"/>
              </w:rPr>
              <w:t>00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26A0F" w14:textId="77777777" w:rsidR="00191392" w:rsidRPr="00F511A5" w:rsidRDefault="00191392" w:rsidP="00191392">
            <w:pPr>
              <w:pStyle w:val="TAC"/>
              <w:rPr>
                <w:lang w:eastAsia="zh-CN"/>
              </w:rPr>
            </w:pPr>
            <w:r w:rsidRPr="00F511A5">
              <w:rPr>
                <w:lang w:eastAsia="zh-CN"/>
              </w:rPr>
              <w:t xml:space="preserve">1st index provided by higher layer parameter </w:t>
            </w:r>
            <w:r w:rsidRPr="00F511A5">
              <w:rPr>
                <w:i/>
                <w:lang w:eastAsia="zh-CN"/>
              </w:rPr>
              <w:t>sl-BetaOffsets2ndSCI</w:t>
            </w:r>
          </w:p>
        </w:tc>
      </w:tr>
      <w:tr w:rsidR="00191392" w:rsidRPr="00F511A5" w14:paraId="6A9EFB28"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F718E" w14:textId="77777777" w:rsidR="00191392" w:rsidRPr="00F511A5" w:rsidRDefault="00191392" w:rsidP="00191392">
            <w:pPr>
              <w:pStyle w:val="TAC"/>
              <w:rPr>
                <w:lang w:eastAsia="zh-CN"/>
              </w:rPr>
            </w:pPr>
            <w:r w:rsidRPr="00F511A5">
              <w:rPr>
                <w:lang w:eastAsia="zh-CN"/>
              </w:rPr>
              <w:t>01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F806" w14:textId="77777777" w:rsidR="00191392" w:rsidRPr="00F511A5" w:rsidRDefault="00191392" w:rsidP="00191392">
            <w:pPr>
              <w:pStyle w:val="TAC"/>
              <w:rPr>
                <w:lang w:eastAsia="zh-CN"/>
              </w:rPr>
            </w:pPr>
            <w:r w:rsidRPr="00F511A5">
              <w:rPr>
                <w:lang w:eastAsia="zh-CN"/>
              </w:rPr>
              <w:t xml:space="preserve">2nd index provided by higher layer parameter </w:t>
            </w:r>
            <w:r w:rsidRPr="00F511A5">
              <w:rPr>
                <w:i/>
                <w:lang w:eastAsia="zh-CN"/>
              </w:rPr>
              <w:t>sl-BetaOffsets2ndSCI</w:t>
            </w:r>
          </w:p>
        </w:tc>
      </w:tr>
      <w:tr w:rsidR="00191392" w:rsidRPr="00F511A5" w14:paraId="56F94AF2"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62CD5" w14:textId="77777777" w:rsidR="00191392" w:rsidRPr="00F511A5" w:rsidRDefault="00191392" w:rsidP="00191392">
            <w:pPr>
              <w:pStyle w:val="TAC"/>
              <w:rPr>
                <w:lang w:eastAsia="zh-CN"/>
              </w:rPr>
            </w:pPr>
            <w:r w:rsidRPr="00F511A5">
              <w:rPr>
                <w:lang w:eastAsia="zh-CN"/>
              </w:rPr>
              <w:t>10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2D886" w14:textId="77777777" w:rsidR="00191392" w:rsidRPr="00F511A5" w:rsidRDefault="00191392" w:rsidP="00191392">
            <w:pPr>
              <w:pStyle w:val="TAC"/>
              <w:rPr>
                <w:lang w:eastAsia="zh-CN"/>
              </w:rPr>
            </w:pPr>
            <w:r w:rsidRPr="00F511A5">
              <w:rPr>
                <w:lang w:eastAsia="zh-CN"/>
              </w:rPr>
              <w:t xml:space="preserve">3rd index provided by higher layer parameter </w:t>
            </w:r>
            <w:r w:rsidRPr="00F511A5">
              <w:rPr>
                <w:i/>
                <w:lang w:eastAsia="zh-CN"/>
              </w:rPr>
              <w:t>sl-BetaOffsets2ndSCI</w:t>
            </w:r>
          </w:p>
        </w:tc>
      </w:tr>
      <w:tr w:rsidR="00191392" w:rsidRPr="00F511A5" w14:paraId="5F0FD994"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FD95" w14:textId="77777777" w:rsidR="00191392" w:rsidRPr="00F511A5" w:rsidRDefault="00191392" w:rsidP="00191392">
            <w:pPr>
              <w:pStyle w:val="TAC"/>
              <w:rPr>
                <w:lang w:eastAsia="zh-CN"/>
              </w:rPr>
            </w:pPr>
            <w:r w:rsidRPr="00F511A5">
              <w:rPr>
                <w:lang w:eastAsia="zh-CN"/>
              </w:rPr>
              <w:t>11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0489" w14:textId="77777777" w:rsidR="00191392" w:rsidRPr="00F511A5" w:rsidRDefault="00191392" w:rsidP="00191392">
            <w:pPr>
              <w:pStyle w:val="TAC"/>
              <w:rPr>
                <w:lang w:eastAsia="zh-CN"/>
              </w:rPr>
            </w:pPr>
            <w:r w:rsidRPr="00F511A5">
              <w:rPr>
                <w:lang w:eastAsia="zh-CN"/>
              </w:rPr>
              <w:t xml:space="preserve">4th index provided by higher layer parameter </w:t>
            </w:r>
            <w:r w:rsidRPr="00F511A5">
              <w:rPr>
                <w:i/>
                <w:lang w:eastAsia="zh-CN"/>
              </w:rPr>
              <w:t>sl-BetaOffsets2ndSCI</w:t>
            </w:r>
          </w:p>
        </w:tc>
      </w:tr>
    </w:tbl>
    <w:p w14:paraId="7E1AEC7C" w14:textId="77777777" w:rsidR="00191392" w:rsidRPr="00F511A5" w:rsidRDefault="00191392" w:rsidP="00191392">
      <w:pPr>
        <w:rPr>
          <w:lang w:eastAsia="ko-KR"/>
        </w:rPr>
      </w:pPr>
    </w:p>
    <w:p w14:paraId="69EF5C90" w14:textId="77777777" w:rsidR="00191392" w:rsidRPr="00F511A5" w:rsidRDefault="00191392" w:rsidP="00191392">
      <w:pPr>
        <w:pStyle w:val="TH"/>
        <w:rPr>
          <w:lang w:eastAsia="zh-CN"/>
        </w:rPr>
      </w:pPr>
      <w:r w:rsidRPr="00F511A5">
        <w:t xml:space="preserve">Table </w:t>
      </w:r>
      <w:r w:rsidRPr="00F511A5">
        <w:rPr>
          <w:lang w:eastAsia="zh-CN"/>
        </w:rPr>
        <w:t xml:space="preserve">8.3.1.1-3: </w:t>
      </w:r>
      <w:r w:rsidRPr="00F511A5">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91392" w:rsidRPr="00F511A5" w14:paraId="25A3F440" w14:textId="77777777" w:rsidTr="0019139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EE28C" w14:textId="77777777" w:rsidR="00191392" w:rsidRPr="00F511A5" w:rsidRDefault="00191392" w:rsidP="00191392">
            <w:pPr>
              <w:pStyle w:val="TAC"/>
              <w:rPr>
                <w:lang w:eastAsia="zh-CN"/>
              </w:rPr>
            </w:pPr>
            <w:r w:rsidRPr="00F511A5">
              <w:rPr>
                <w:lang w:eastAsia="zh-CN"/>
              </w:rPr>
              <w:t xml:space="preserve">Value of the </w:t>
            </w:r>
            <w:r w:rsidRPr="00F511A5">
              <w:rPr>
                <w:lang w:eastAsia="ko-KR"/>
              </w:rPr>
              <w:t>Number of DMRS port</w:t>
            </w:r>
            <w:r w:rsidRPr="00F511A5">
              <w:rPr>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05CD5C" w14:textId="77777777" w:rsidR="00191392" w:rsidRPr="00F511A5" w:rsidRDefault="00191392" w:rsidP="00191392">
            <w:pPr>
              <w:pStyle w:val="TAC"/>
              <w:rPr>
                <w:lang w:eastAsia="zh-CN"/>
              </w:rPr>
            </w:pPr>
            <w:r w:rsidRPr="00F511A5">
              <w:t>Antenna ports</w:t>
            </w:r>
          </w:p>
        </w:tc>
      </w:tr>
      <w:tr w:rsidR="00191392" w:rsidRPr="00F511A5" w14:paraId="567FD4A1"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DDE0D13" w14:textId="77777777" w:rsidR="00191392" w:rsidRPr="00F511A5" w:rsidRDefault="00191392" w:rsidP="00191392">
            <w:pPr>
              <w:pStyle w:val="TAC"/>
              <w:rPr>
                <w:lang w:eastAsia="zh-CN"/>
              </w:rPr>
            </w:pPr>
            <w:r w:rsidRPr="00F511A5">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AA852DD" w14:textId="77777777" w:rsidR="00191392" w:rsidRPr="00F511A5" w:rsidRDefault="00191392" w:rsidP="00191392">
            <w:pPr>
              <w:pStyle w:val="TAC"/>
              <w:rPr>
                <w:lang w:eastAsia="zh-CN"/>
              </w:rPr>
            </w:pPr>
            <w:r w:rsidRPr="00F511A5">
              <w:rPr>
                <w:lang w:eastAsia="zh-CN"/>
              </w:rPr>
              <w:t>1000</w:t>
            </w:r>
          </w:p>
        </w:tc>
      </w:tr>
      <w:tr w:rsidR="00191392" w:rsidRPr="00F511A5" w14:paraId="05566850"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10D175C" w14:textId="77777777" w:rsidR="00191392" w:rsidRPr="00F511A5" w:rsidRDefault="00191392" w:rsidP="00191392">
            <w:pPr>
              <w:pStyle w:val="TAC"/>
              <w:rPr>
                <w:lang w:eastAsia="zh-CN"/>
              </w:rPr>
            </w:pPr>
            <w:r w:rsidRPr="00F511A5">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E45C2FD" w14:textId="77777777" w:rsidR="00191392" w:rsidRPr="00F511A5" w:rsidRDefault="00191392" w:rsidP="00191392">
            <w:pPr>
              <w:pStyle w:val="TAC"/>
              <w:rPr>
                <w:lang w:eastAsia="zh-CN"/>
              </w:rPr>
            </w:pPr>
            <w:r w:rsidRPr="00F511A5">
              <w:rPr>
                <w:lang w:eastAsia="zh-CN"/>
              </w:rPr>
              <w:t>1000 and 1001</w:t>
            </w:r>
          </w:p>
        </w:tc>
      </w:tr>
    </w:tbl>
    <w:p w14:paraId="5EEC8294" w14:textId="77777777" w:rsidR="00191392" w:rsidRPr="00F511A5" w:rsidRDefault="00191392" w:rsidP="00191392">
      <w:pPr>
        <w:rPr>
          <w:lang w:eastAsia="ko-KR"/>
        </w:rPr>
      </w:pPr>
    </w:p>
    <w:p w14:paraId="325A467A" w14:textId="77777777" w:rsidR="00191392" w:rsidRPr="00F511A5" w:rsidRDefault="00191392" w:rsidP="00191392">
      <w:r w:rsidRPr="00F511A5">
        <w:t>[TS 38.212, clause 8.4.1.1]</w:t>
      </w:r>
    </w:p>
    <w:p w14:paraId="4C4E8093" w14:textId="77777777" w:rsidR="00191392" w:rsidRPr="00F511A5" w:rsidRDefault="00191392" w:rsidP="00191392">
      <w:r w:rsidRPr="00F511A5">
        <w:t xml:space="preserve">SCI format 2-A is used for the decoding of PSSCH, </w:t>
      </w:r>
      <w:r w:rsidRPr="00F511A5">
        <w:rPr>
          <w:lang w:eastAsia="zh-CN"/>
        </w:rPr>
        <w:t xml:space="preserve">with HARQ operation when HARQ-ACK information includes ACK or NACK, </w:t>
      </w:r>
      <w:r w:rsidRPr="00F511A5">
        <w:t xml:space="preserve">when HARQ-ACK information includes only NACK, </w:t>
      </w:r>
      <w:r w:rsidRPr="00F511A5">
        <w:rPr>
          <w:lang w:eastAsia="zh-CN"/>
        </w:rPr>
        <w:t xml:space="preserve">or </w:t>
      </w:r>
      <w:r w:rsidRPr="00F511A5">
        <w:t>when there is no feedback of HARQ-ACK information.</w:t>
      </w:r>
    </w:p>
    <w:p w14:paraId="7AA76177" w14:textId="77777777" w:rsidR="00191392" w:rsidRPr="00F511A5" w:rsidRDefault="00191392" w:rsidP="00191392">
      <w:r w:rsidRPr="00F511A5">
        <w:t>The following information is transmitted by means of the SCI format 2-A:</w:t>
      </w:r>
    </w:p>
    <w:p w14:paraId="0252F8D0"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r>
      <w:r w:rsidRPr="00F511A5">
        <w:rPr>
          <w:lang w:eastAsia="zh-CN"/>
        </w:rPr>
        <w:t>HARQ</w:t>
      </w:r>
      <w:r w:rsidRPr="00F511A5">
        <w:rPr>
          <w:lang w:eastAsia="ko-KR"/>
        </w:rPr>
        <w:t xml:space="preserve"> process number – </w:t>
      </w:r>
      <m:oMath>
        <m:r>
          <w:ins w:id="198" w:author="8005" w:date="2021-11-30T19:37:00Z">
            <m:rPr>
              <m:sty m:val="p"/>
            </m:rPr>
            <w:rPr>
              <w:rFonts w:ascii="Cambria Math" w:hAnsi="Cambria Math"/>
              <w:lang w:eastAsia="ko-KR"/>
            </w:rPr>
            <m:t>4</m:t>
          </w:ins>
        </m:r>
      </m:oMath>
      <w:r w:rsidRPr="00F511A5">
        <w:rPr>
          <w:lang w:eastAsia="ko-KR"/>
        </w:rPr>
        <w:t xml:space="preserve"> bits</w:t>
      </w:r>
      <w:r w:rsidRPr="00F511A5">
        <w:rPr>
          <w:lang w:eastAsia="zh-CN"/>
        </w:rPr>
        <w:t>.</w:t>
      </w:r>
    </w:p>
    <w:p w14:paraId="441FEA4D"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rPr>
          <w:lang w:eastAsia="zh-CN"/>
        </w:rPr>
        <w:t>New</w:t>
      </w:r>
      <w:r w:rsidRPr="00F511A5">
        <w:t xml:space="preserve"> data indicator</w:t>
      </w:r>
      <w:r w:rsidRPr="00F511A5">
        <w:rPr>
          <w:lang w:eastAsia="ko-KR"/>
        </w:rPr>
        <w:t xml:space="preserve"> – 1 bit.</w:t>
      </w:r>
    </w:p>
    <w:p w14:paraId="176C624C"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r>
      <w:r w:rsidRPr="00F511A5">
        <w:rPr>
          <w:lang w:eastAsia="zh-CN"/>
        </w:rPr>
        <w:t>Redundancy version</w:t>
      </w:r>
      <w:r w:rsidRPr="00F511A5">
        <w:rPr>
          <w:lang w:eastAsia="ko-KR"/>
        </w:rPr>
        <w:t xml:space="preserve"> – 2 bits as defined in Table 7.3.1.1.1-2</w:t>
      </w:r>
      <w:r w:rsidRPr="00F511A5">
        <w:rPr>
          <w:lang w:eastAsia="zh-CN"/>
        </w:rPr>
        <w:t>.</w:t>
      </w:r>
    </w:p>
    <w:p w14:paraId="3403AB51"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t>Source ID</w:t>
      </w:r>
      <w:r w:rsidRPr="00F511A5">
        <w:rPr>
          <w:lang w:eastAsia="ko-KR"/>
        </w:rPr>
        <w:t xml:space="preserve"> – 8 bits as defined in clause 8.1 of [6, TS 38.214].</w:t>
      </w:r>
    </w:p>
    <w:p w14:paraId="0BD014A0"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t>Destination ID</w:t>
      </w:r>
      <w:r w:rsidRPr="00F511A5">
        <w:rPr>
          <w:lang w:eastAsia="ko-KR"/>
        </w:rPr>
        <w:t xml:space="preserve"> – 16 bits as defined in clause 8.1 of [6, TS 38.214]. </w:t>
      </w:r>
    </w:p>
    <w:p w14:paraId="48B3FB91"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r>
      <w:r w:rsidRPr="00F511A5">
        <w:t>HARQ feedback enabled/disabled indicator – 1 bit as defined in clause 16.3 of [5, TS 38.213].</w:t>
      </w:r>
    </w:p>
    <w:p w14:paraId="3BC6C16B" w14:textId="77777777" w:rsidR="00191392" w:rsidRPr="00F511A5" w:rsidRDefault="00191392" w:rsidP="00191392">
      <w:pPr>
        <w:pStyle w:val="B10"/>
        <w:rPr>
          <w:lang w:eastAsia="ko-KR"/>
        </w:rPr>
      </w:pPr>
      <w:r w:rsidRPr="00F511A5">
        <w:rPr>
          <w:lang w:eastAsia="ko-KR"/>
        </w:rPr>
        <w:lastRenderedPageBreak/>
        <w:t>-</w:t>
      </w:r>
      <w:r w:rsidRPr="00F511A5">
        <w:rPr>
          <w:lang w:eastAsia="ko-KR"/>
        </w:rPr>
        <w:tab/>
      </w:r>
      <w:r w:rsidRPr="00F511A5">
        <w:t>Cast type indicator – 2 bits as defined in Table 8.4.1.1-1 and in clause 8.1 of [6, TS 38.214].</w:t>
      </w:r>
    </w:p>
    <w:p w14:paraId="52F6F43F"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rPr>
          <w:rFonts w:ascii="Times" w:eastAsia="Batang" w:hAnsi="Times"/>
        </w:rPr>
        <w:t>CSI request</w:t>
      </w:r>
      <w:r w:rsidRPr="00F511A5">
        <w:rPr>
          <w:lang w:eastAsia="ko-KR"/>
        </w:rPr>
        <w:t xml:space="preserve"> – 1 bit as defined in clause 8.2.1 of [6, TS 38.214] </w:t>
      </w:r>
      <w:r w:rsidRPr="00F511A5">
        <w:t>and in clause 8.1 of [6, TS 38.214]</w:t>
      </w:r>
      <w:r w:rsidRPr="00F511A5">
        <w:rPr>
          <w:lang w:eastAsia="ko-KR"/>
        </w:rPr>
        <w:t>.</w:t>
      </w:r>
    </w:p>
    <w:p w14:paraId="6704EE93" w14:textId="77777777" w:rsidR="00191392" w:rsidRPr="00F511A5" w:rsidRDefault="00191392" w:rsidP="00191392">
      <w:pPr>
        <w:pStyle w:val="TH"/>
        <w:rPr>
          <w:lang w:eastAsia="zh-CN"/>
        </w:rPr>
      </w:pPr>
      <w:r w:rsidRPr="00F511A5">
        <w:t xml:space="preserve">Table </w:t>
      </w:r>
      <w:r w:rsidRPr="00F511A5">
        <w:rPr>
          <w:lang w:eastAsia="zh-CN"/>
        </w:rPr>
        <w:t xml:space="preserve">8.4.1.1-1: </w:t>
      </w:r>
      <w:r w:rsidRPr="00F511A5">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191392" w:rsidRPr="00F511A5" w14:paraId="287C94D4" w14:textId="77777777" w:rsidTr="00191392">
        <w:trPr>
          <w:trHeight w:val="349"/>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416780" w14:textId="77777777" w:rsidR="00191392" w:rsidRPr="00F511A5" w:rsidRDefault="00191392" w:rsidP="00191392">
            <w:pPr>
              <w:pStyle w:val="TAC"/>
              <w:rPr>
                <w:lang w:eastAsia="zh-CN"/>
              </w:rPr>
            </w:pPr>
            <w:r w:rsidRPr="00F511A5">
              <w:rPr>
                <w:lang w:eastAsia="zh-CN"/>
              </w:rPr>
              <w:t>Value of Cast type indicator</w:t>
            </w:r>
          </w:p>
        </w:tc>
        <w:tc>
          <w:tcPr>
            <w:tcW w:w="4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C7B22" w14:textId="77777777" w:rsidR="00191392" w:rsidRPr="00F511A5" w:rsidRDefault="00191392" w:rsidP="00191392">
            <w:pPr>
              <w:pStyle w:val="TAC"/>
              <w:rPr>
                <w:lang w:eastAsia="zh-CN"/>
              </w:rPr>
            </w:pPr>
            <w:r w:rsidRPr="00F511A5">
              <w:rPr>
                <w:lang w:eastAsia="zh-CN"/>
              </w:rPr>
              <w:t>Cast type</w:t>
            </w:r>
          </w:p>
        </w:tc>
      </w:tr>
      <w:tr w:rsidR="00191392" w:rsidRPr="00F511A5" w14:paraId="05BDF81B" w14:textId="77777777" w:rsidTr="00191392">
        <w:trPr>
          <w:trHeight w:val="31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E665BD0" w14:textId="77777777" w:rsidR="00191392" w:rsidRPr="00F511A5" w:rsidRDefault="00191392" w:rsidP="00191392">
            <w:pPr>
              <w:pStyle w:val="TAC"/>
              <w:rPr>
                <w:lang w:eastAsia="zh-CN"/>
              </w:rPr>
            </w:pPr>
            <w:r w:rsidRPr="00F511A5">
              <w:rPr>
                <w:lang w:eastAsia="zh-CN"/>
              </w:rPr>
              <w:t>00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47DD0963" w14:textId="77777777" w:rsidR="00191392" w:rsidRPr="00F511A5" w:rsidRDefault="00191392" w:rsidP="00191392">
            <w:pPr>
              <w:pStyle w:val="TAC"/>
              <w:rPr>
                <w:lang w:eastAsia="zh-CN"/>
              </w:rPr>
            </w:pPr>
            <w:r w:rsidRPr="00F511A5">
              <w:rPr>
                <w:lang w:eastAsia="zh-CN"/>
              </w:rPr>
              <w:t>Broadcast</w:t>
            </w:r>
          </w:p>
        </w:tc>
      </w:tr>
      <w:tr w:rsidR="00191392" w:rsidRPr="00F511A5" w14:paraId="324D111D" w14:textId="77777777" w:rsidTr="00191392">
        <w:trPr>
          <w:trHeight w:val="317"/>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3E3CED1" w14:textId="77777777" w:rsidR="00191392" w:rsidRPr="00F511A5" w:rsidRDefault="00191392" w:rsidP="00191392">
            <w:pPr>
              <w:pStyle w:val="TAC"/>
              <w:rPr>
                <w:lang w:eastAsia="zh-CN"/>
              </w:rPr>
            </w:pPr>
            <w:r w:rsidRPr="00F511A5">
              <w:rPr>
                <w:lang w:eastAsia="zh-CN"/>
              </w:rPr>
              <w:t>01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35820BCE" w14:textId="77777777" w:rsidR="00191392" w:rsidRPr="00F511A5" w:rsidRDefault="00191392" w:rsidP="00191392">
            <w:pPr>
              <w:pStyle w:val="TAC"/>
              <w:rPr>
                <w:lang w:eastAsia="zh-CN"/>
              </w:rPr>
            </w:pPr>
            <w:r w:rsidRPr="00F511A5">
              <w:rPr>
                <w:lang w:eastAsia="zh-CN"/>
              </w:rPr>
              <w:t xml:space="preserve">Groupcast </w:t>
            </w:r>
          </w:p>
          <w:p w14:paraId="590BBC8B" w14:textId="77777777" w:rsidR="00191392" w:rsidRPr="00F511A5" w:rsidRDefault="00191392" w:rsidP="00191392">
            <w:pPr>
              <w:pStyle w:val="TAC"/>
              <w:rPr>
                <w:lang w:eastAsia="zh-CN"/>
              </w:rPr>
            </w:pPr>
            <w:r w:rsidRPr="00F511A5">
              <w:rPr>
                <w:lang w:eastAsia="zh-CN"/>
              </w:rPr>
              <w:t>when HARQ-ACK information includes ACK or NACK</w:t>
            </w:r>
          </w:p>
        </w:tc>
      </w:tr>
      <w:tr w:rsidR="00191392" w:rsidRPr="00F511A5" w14:paraId="3CC28CEC" w14:textId="77777777" w:rsidTr="00191392">
        <w:trPr>
          <w:trHeight w:val="26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1965F99" w14:textId="77777777" w:rsidR="00191392" w:rsidRPr="00F511A5" w:rsidRDefault="00191392" w:rsidP="00191392">
            <w:pPr>
              <w:pStyle w:val="TAC"/>
              <w:rPr>
                <w:lang w:eastAsia="zh-CN"/>
              </w:rPr>
            </w:pPr>
            <w:r w:rsidRPr="00F511A5">
              <w:rPr>
                <w:lang w:eastAsia="zh-CN"/>
              </w:rPr>
              <w:t>10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10DE5729" w14:textId="77777777" w:rsidR="00191392" w:rsidRPr="00F511A5" w:rsidRDefault="00191392" w:rsidP="00191392">
            <w:pPr>
              <w:pStyle w:val="TAC"/>
              <w:rPr>
                <w:lang w:eastAsia="zh-CN"/>
              </w:rPr>
            </w:pPr>
            <w:r w:rsidRPr="00F511A5">
              <w:rPr>
                <w:lang w:eastAsia="zh-CN"/>
              </w:rPr>
              <w:t>Unicast</w:t>
            </w:r>
          </w:p>
        </w:tc>
      </w:tr>
      <w:tr w:rsidR="00191392" w:rsidRPr="00F511A5" w14:paraId="4F1E9929" w14:textId="77777777" w:rsidTr="00191392">
        <w:trPr>
          <w:trHeight w:val="353"/>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EA50916" w14:textId="77777777" w:rsidR="00191392" w:rsidRPr="00F511A5" w:rsidRDefault="00191392" w:rsidP="00191392">
            <w:pPr>
              <w:pStyle w:val="TAC"/>
              <w:rPr>
                <w:lang w:eastAsia="zh-CN"/>
              </w:rPr>
            </w:pPr>
            <w:r w:rsidRPr="00F511A5">
              <w:rPr>
                <w:lang w:eastAsia="zh-CN"/>
              </w:rPr>
              <w:t>11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C5A522D" w14:textId="77777777" w:rsidR="00191392" w:rsidRPr="00F511A5" w:rsidRDefault="00191392" w:rsidP="00191392">
            <w:pPr>
              <w:pStyle w:val="TAC"/>
              <w:rPr>
                <w:lang w:eastAsia="zh-CN"/>
              </w:rPr>
            </w:pPr>
            <w:r w:rsidRPr="00F511A5">
              <w:rPr>
                <w:lang w:eastAsia="zh-CN"/>
              </w:rPr>
              <w:t>Groupcast</w:t>
            </w:r>
          </w:p>
          <w:p w14:paraId="600F8999" w14:textId="77777777" w:rsidR="00191392" w:rsidRPr="00F511A5" w:rsidRDefault="00191392" w:rsidP="00191392">
            <w:pPr>
              <w:pStyle w:val="TAC"/>
              <w:rPr>
                <w:lang w:eastAsia="zh-CN"/>
              </w:rPr>
            </w:pPr>
            <w:r w:rsidRPr="00F511A5">
              <w:rPr>
                <w:lang w:eastAsia="zh-CN"/>
              </w:rPr>
              <w:t>when HARQ-ACK information includes only NACK</w:t>
            </w:r>
          </w:p>
        </w:tc>
      </w:tr>
    </w:tbl>
    <w:p w14:paraId="63E686EB" w14:textId="77777777" w:rsidR="00191392" w:rsidRPr="00F511A5" w:rsidRDefault="00191392" w:rsidP="00191392">
      <w:pPr>
        <w:rPr>
          <w:lang w:eastAsia="ko-KR"/>
        </w:rPr>
      </w:pPr>
    </w:p>
    <w:p w14:paraId="1DD2DB16" w14:textId="77777777" w:rsidR="00191392" w:rsidRPr="00F511A5" w:rsidRDefault="00191392" w:rsidP="00191392">
      <w:pPr>
        <w:pStyle w:val="H6"/>
      </w:pPr>
      <w:r w:rsidRPr="00F511A5">
        <w:rPr>
          <w:lang w:eastAsia="zh-CN"/>
        </w:rPr>
        <w:t>12.2.7.1</w:t>
      </w:r>
      <w:r w:rsidRPr="00F511A5">
        <w:t>.3</w:t>
      </w:r>
      <w:r w:rsidRPr="00F511A5">
        <w:tab/>
        <w:t>Test description</w:t>
      </w:r>
    </w:p>
    <w:p w14:paraId="3D2B9C2E" w14:textId="77777777" w:rsidR="00191392" w:rsidRPr="00F511A5" w:rsidRDefault="00191392" w:rsidP="00191392">
      <w:pPr>
        <w:pStyle w:val="H6"/>
        <w:rPr>
          <w:lang w:eastAsia="zh-CN"/>
        </w:rPr>
      </w:pPr>
      <w:r w:rsidRPr="00F511A5">
        <w:rPr>
          <w:lang w:eastAsia="zh-CN"/>
        </w:rPr>
        <w:t>12.2.7.1</w:t>
      </w:r>
      <w:r w:rsidRPr="00F511A5">
        <w:t>.3.1</w:t>
      </w:r>
      <w:r w:rsidRPr="00F511A5">
        <w:tab/>
        <w:t>Pre-test conditions</w:t>
      </w:r>
    </w:p>
    <w:p w14:paraId="4D136B99" w14:textId="77777777" w:rsidR="00191392" w:rsidRPr="00F511A5" w:rsidRDefault="00191392" w:rsidP="00191392">
      <w:pPr>
        <w:pStyle w:val="H6"/>
      </w:pPr>
      <w:r w:rsidRPr="00F511A5">
        <w:t>System Simulator:</w:t>
      </w:r>
    </w:p>
    <w:p w14:paraId="7D13B315" w14:textId="77777777" w:rsidR="00191392" w:rsidRPr="00F511A5" w:rsidRDefault="00191392" w:rsidP="00191392">
      <w:pPr>
        <w:pStyle w:val="B10"/>
      </w:pPr>
      <w:r w:rsidRPr="00F511A5">
        <w:t>-</w:t>
      </w:r>
      <w:r w:rsidRPr="00F511A5">
        <w:tab/>
        <w:t>SS-NW</w:t>
      </w:r>
    </w:p>
    <w:p w14:paraId="77CA190C" w14:textId="77777777" w:rsidR="00191392" w:rsidRPr="00F511A5" w:rsidRDefault="00191392" w:rsidP="00191392">
      <w:pPr>
        <w:pStyle w:val="B20"/>
      </w:pPr>
      <w:r w:rsidRPr="00F511A5">
        <w:t>-</w:t>
      </w:r>
      <w:r w:rsidRPr="00F511A5">
        <w:tab/>
        <w:t>NR Cell 1</w:t>
      </w:r>
    </w:p>
    <w:p w14:paraId="1F2FDB45" w14:textId="77777777" w:rsidR="00191392" w:rsidRPr="00F511A5" w:rsidRDefault="00191392" w:rsidP="00191392">
      <w:pPr>
        <w:pStyle w:val="B20"/>
      </w:pPr>
      <w:r w:rsidRPr="00F511A5">
        <w:t>-</w:t>
      </w:r>
      <w:r w:rsidRPr="00F511A5">
        <w:tab/>
        <w:t>System information combination 14 as defined in TS 38.508-1 [4] clause 4.4.3.1 is used in NR Cell 1.</w:t>
      </w:r>
    </w:p>
    <w:p w14:paraId="09FBADED" w14:textId="77777777" w:rsidR="00191392" w:rsidRPr="00F511A5" w:rsidRDefault="00191392" w:rsidP="00191392">
      <w:pPr>
        <w:pStyle w:val="B10"/>
        <w:rPr>
          <w:lang w:eastAsia="zh-CN"/>
        </w:rPr>
      </w:pPr>
      <w:r w:rsidRPr="00F511A5">
        <w:rPr>
          <w:lang w:eastAsia="zh-CN"/>
        </w:rPr>
        <w:t>-</w:t>
      </w:r>
      <w:r w:rsidRPr="00F511A5">
        <w:rPr>
          <w:lang w:eastAsia="zh-CN"/>
        </w:rPr>
        <w:tab/>
      </w:r>
      <w:bookmarkStart w:id="199" w:name="OLE_LINK145"/>
      <w:r w:rsidRPr="00F511A5">
        <w:t>NR-</w:t>
      </w:r>
      <w:r w:rsidRPr="00F511A5">
        <w:rPr>
          <w:lang w:eastAsia="zh-CN"/>
        </w:rPr>
        <w:t>SS-</w:t>
      </w:r>
      <w:bookmarkEnd w:id="199"/>
      <w:r w:rsidRPr="00F511A5">
        <w:rPr>
          <w:lang w:eastAsia="zh-CN"/>
        </w:rPr>
        <w:t>UE</w:t>
      </w:r>
    </w:p>
    <w:p w14:paraId="174C17FE" w14:textId="77777777" w:rsidR="00191392" w:rsidRDefault="00191392" w:rsidP="00191392">
      <w:pPr>
        <w:pStyle w:val="B20"/>
      </w:pPr>
      <w:r w:rsidRPr="00F511A5">
        <w:rPr>
          <w:lang w:eastAsia="zh-CN"/>
        </w:rPr>
        <w:t>-</w:t>
      </w:r>
      <w:bookmarkStart w:id="200" w:name="OLE_LINK216"/>
      <w:r w:rsidRPr="00F511A5">
        <w:rPr>
          <w:lang w:eastAsia="zh-CN"/>
        </w:rPr>
        <w:tab/>
      </w:r>
      <w:bookmarkEnd w:id="200"/>
      <w:r w:rsidRPr="00F511A5">
        <w:rPr>
          <w:lang w:eastAsia="zh-CN"/>
        </w:rPr>
        <w:t xml:space="preserve">NR-SS-UE1: Operating as NR </w:t>
      </w:r>
      <w:proofErr w:type="spellStart"/>
      <w:r w:rsidRPr="00F511A5">
        <w:rPr>
          <w:lang w:eastAsia="zh-CN"/>
        </w:rPr>
        <w:t>sidelink</w:t>
      </w:r>
      <w:proofErr w:type="spellEnd"/>
      <w:r w:rsidRPr="00F511A5">
        <w:rPr>
          <w:lang w:eastAsia="zh-CN"/>
        </w:rPr>
        <w:t xml:space="preserve"> communication </w:t>
      </w:r>
      <w:r w:rsidRPr="00F511A5">
        <w:t xml:space="preserve">transmitting and </w:t>
      </w:r>
      <w:r w:rsidRPr="00F511A5">
        <w:rPr>
          <w:lang w:eastAsia="zh-CN"/>
        </w:rPr>
        <w:t>receiving device</w:t>
      </w:r>
      <w:r w:rsidRPr="004F59B7">
        <w:rPr>
          <w:lang w:eastAsia="zh-CN"/>
        </w:rPr>
        <w:t xml:space="preserve"> on the resources that UE is expected to use for transmission</w:t>
      </w:r>
      <w:r w:rsidRPr="004F59B7">
        <w:t xml:space="preserve"> and reception via PC5 interface.</w:t>
      </w:r>
    </w:p>
    <w:p w14:paraId="5D413C45" w14:textId="77777777" w:rsidR="00191392" w:rsidRPr="00F511A5" w:rsidRDefault="00191392" w:rsidP="00191392">
      <w:pPr>
        <w:pStyle w:val="B20"/>
        <w:rPr>
          <w:lang w:eastAsia="zh-CN"/>
        </w:rPr>
      </w:pPr>
      <w:r w:rsidRPr="004F59B7">
        <w:rPr>
          <w:lang w:eastAsia="zh-CN"/>
        </w:rPr>
        <w:t>-</w:t>
      </w:r>
      <w:r w:rsidRPr="004F59B7">
        <w:rPr>
          <w:lang w:eastAsia="zh-CN"/>
        </w:rPr>
        <w:tab/>
        <w:t xml:space="preserve">NR-SS-UE1 </w:t>
      </w:r>
      <w:r w:rsidRPr="00F511A5">
        <w:rPr>
          <w:lang w:eastAsia="zh-CN"/>
        </w:rPr>
        <w:t>uses GNSS as the synchronization reference source.</w:t>
      </w:r>
    </w:p>
    <w:p w14:paraId="2AB20A78" w14:textId="77777777" w:rsidR="00191392" w:rsidRPr="00F511A5" w:rsidRDefault="00191392" w:rsidP="00191392">
      <w:pPr>
        <w:pStyle w:val="B10"/>
        <w:rPr>
          <w:lang w:eastAsia="zh-CN"/>
        </w:rPr>
      </w:pPr>
      <w:r w:rsidRPr="00F511A5">
        <w:rPr>
          <w:lang w:eastAsia="zh-CN"/>
        </w:rPr>
        <w:t>-</w:t>
      </w:r>
      <w:r w:rsidRPr="00F511A5">
        <w:rPr>
          <w:lang w:eastAsia="zh-CN"/>
        </w:rPr>
        <w:tab/>
        <w:t>GNSS simulator</w:t>
      </w:r>
    </w:p>
    <w:p w14:paraId="0B486A8C" w14:textId="77777777" w:rsidR="00191392" w:rsidRPr="00F511A5" w:rsidRDefault="00191392" w:rsidP="00191392">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742C453D" w14:textId="77777777" w:rsidR="00191392" w:rsidRPr="00F511A5" w:rsidRDefault="00191392" w:rsidP="00191392">
      <w:pPr>
        <w:pStyle w:val="H6"/>
      </w:pPr>
      <w:r w:rsidRPr="00F511A5">
        <w:t>UE:</w:t>
      </w:r>
    </w:p>
    <w:p w14:paraId="616920D5" w14:textId="77777777" w:rsidR="00191392" w:rsidRPr="00F511A5" w:rsidRDefault="00191392" w:rsidP="00191392">
      <w:pPr>
        <w:pStyle w:val="B10"/>
        <w:rPr>
          <w:lang w:eastAsia="zh-CN"/>
        </w:rPr>
      </w:pPr>
      <w:r w:rsidRPr="00F511A5">
        <w:rPr>
          <w:lang w:eastAsia="zh-CN"/>
        </w:rPr>
        <w:t>-</w:t>
      </w:r>
      <w:r w:rsidRPr="00F511A5">
        <w:rPr>
          <w:lang w:eastAsia="zh-CN"/>
        </w:rPr>
        <w:tab/>
        <w:t xml:space="preserve">UE is authorised to perform NR </w:t>
      </w:r>
      <w:proofErr w:type="spellStart"/>
      <w:r w:rsidRPr="00F511A5">
        <w:rPr>
          <w:lang w:eastAsia="zh-CN"/>
        </w:rPr>
        <w:t>sidelink</w:t>
      </w:r>
      <w:proofErr w:type="spellEnd"/>
      <w:r w:rsidRPr="00F511A5">
        <w:rPr>
          <w:lang w:eastAsia="zh-CN"/>
        </w:rPr>
        <w:t xml:space="preserve"> communication.</w:t>
      </w:r>
    </w:p>
    <w:p w14:paraId="191D65F8" w14:textId="77777777" w:rsidR="00191392" w:rsidRPr="00F511A5" w:rsidRDefault="00191392" w:rsidP="00191392">
      <w:pPr>
        <w:pStyle w:val="B10"/>
        <w:rPr>
          <w:lang w:eastAsia="zh-CN"/>
        </w:rPr>
      </w:pPr>
      <w:r w:rsidRPr="00F511A5">
        <w:t>-</w:t>
      </w:r>
      <w:r w:rsidRPr="00F511A5">
        <w:tab/>
        <w:t xml:space="preserve">The UE is equipped with a USIM </w:t>
      </w:r>
      <w:r w:rsidRPr="004F59B7">
        <w:t>containing default values as per TS 3</w:t>
      </w:r>
      <w:r w:rsidRPr="004F59B7">
        <w:rPr>
          <w:lang w:eastAsia="zh-CN"/>
        </w:rPr>
        <w:t>8</w:t>
      </w:r>
      <w:r w:rsidRPr="004F59B7">
        <w:t>.508</w:t>
      </w:r>
      <w:r w:rsidRPr="004F59B7">
        <w:rPr>
          <w:lang w:eastAsia="zh-CN"/>
        </w:rPr>
        <w:t>-1</w:t>
      </w:r>
      <w:r w:rsidRPr="004F59B7">
        <w:t xml:space="preserve"> [</w:t>
      </w:r>
      <w:r w:rsidRPr="004F59B7">
        <w:rPr>
          <w:lang w:eastAsia="zh-CN"/>
        </w:rPr>
        <w:t>4</w:t>
      </w:r>
      <w:r w:rsidRPr="004F59B7">
        <w:t>] clause 4.8.3.3.3</w:t>
      </w:r>
      <w:r w:rsidRPr="00F511A5">
        <w:t>.</w:t>
      </w:r>
    </w:p>
    <w:p w14:paraId="17DDA5BA" w14:textId="77777777" w:rsidR="00191392" w:rsidRPr="00F511A5" w:rsidRDefault="00191392" w:rsidP="00191392">
      <w:pPr>
        <w:pStyle w:val="B10"/>
        <w:rPr>
          <w:lang w:eastAsia="zh-CN"/>
        </w:rPr>
      </w:pPr>
      <w:r w:rsidRPr="00F511A5">
        <w:t>-</w:t>
      </w:r>
      <w:r w:rsidRPr="00F511A5">
        <w:tab/>
        <w:t>The UE uses GNSS as the synchronization reference source.</w:t>
      </w:r>
    </w:p>
    <w:p w14:paraId="2D2B80C0" w14:textId="77777777" w:rsidR="00191392" w:rsidRPr="00F511A5" w:rsidRDefault="00191392" w:rsidP="00191392">
      <w:pPr>
        <w:pStyle w:val="H6"/>
      </w:pPr>
      <w:r w:rsidRPr="00F511A5">
        <w:t>Preamble:</w:t>
      </w:r>
    </w:p>
    <w:p w14:paraId="78F717B8" w14:textId="77777777" w:rsidR="00191392" w:rsidRPr="00F511A5" w:rsidRDefault="00191392" w:rsidP="00191392">
      <w:pPr>
        <w:pStyle w:val="B10"/>
        <w:rPr>
          <w:rFonts w:eastAsia="Arial"/>
        </w:rPr>
      </w:pPr>
      <w:r w:rsidRPr="00F511A5">
        <w:t>-</w:t>
      </w:r>
      <w:r w:rsidRPr="00F511A5">
        <w:tab/>
        <w:t xml:space="preserve">The UE is in state 3N-B </w:t>
      </w:r>
      <w:bookmarkStart w:id="201" w:name="OLE_LINK217"/>
      <w:proofErr w:type="spellStart"/>
      <w:r w:rsidRPr="00F511A5">
        <w:t>RRC_CONNECTED_with_SL</w:t>
      </w:r>
      <w:bookmarkEnd w:id="201"/>
      <w:proofErr w:type="spellEnd"/>
      <w:r w:rsidRPr="00F511A5">
        <w:t xml:space="preserve"> as defined in TS 38.508-1 [4] subclause 4.4A on NR Cell 1</w:t>
      </w:r>
      <w:bookmarkStart w:id="202" w:name="OLE_LINK147"/>
      <w:r w:rsidRPr="004F59B7">
        <w:t xml:space="preserve"> </w:t>
      </w:r>
      <w:r w:rsidRPr="00F511A5">
        <w:t xml:space="preserve">with parameters </w:t>
      </w:r>
      <w:proofErr w:type="spellStart"/>
      <w:r w:rsidRPr="00F511A5">
        <w:t>Sidelink</w:t>
      </w:r>
      <w:proofErr w:type="spellEnd"/>
      <w:r w:rsidRPr="00F511A5">
        <w:t xml:space="preserve"> (On), Cast Type (</w:t>
      </w:r>
      <w:r w:rsidRPr="00F511A5">
        <w:rPr>
          <w:i/>
        </w:rPr>
        <w:t>Unicast</w:t>
      </w:r>
      <w:r w:rsidRPr="00F511A5">
        <w:t>), GNSS Sync (</w:t>
      </w:r>
      <w:r w:rsidRPr="00F511A5">
        <w:rPr>
          <w:i/>
        </w:rPr>
        <w:t>On</w:t>
      </w:r>
      <w:r w:rsidRPr="00F511A5">
        <w:t>)</w:t>
      </w:r>
      <w:r w:rsidRPr="004F59B7">
        <w:t xml:space="preserve"> and </w:t>
      </w:r>
      <w:bookmarkStart w:id="203" w:name="_Hlk119320853"/>
      <w:r w:rsidRPr="004F59B7">
        <w:t xml:space="preserve">UE initiated unicast mode NR </w:t>
      </w:r>
      <w:proofErr w:type="spellStart"/>
      <w:r w:rsidRPr="004F59B7">
        <w:t>sidelink</w:t>
      </w:r>
      <w:proofErr w:type="spellEnd"/>
      <w:r w:rsidRPr="004F59B7">
        <w:t xml:space="preserve"> communication procedure in subclause 4.9.22</w:t>
      </w:r>
      <w:bookmarkEnd w:id="203"/>
      <w:r w:rsidRPr="00F511A5">
        <w:t>.</w:t>
      </w:r>
      <w:bookmarkEnd w:id="202"/>
    </w:p>
    <w:p w14:paraId="3A55E31B" w14:textId="77777777" w:rsidR="00191392" w:rsidRPr="00F511A5" w:rsidRDefault="00191392" w:rsidP="00191392">
      <w:pPr>
        <w:pStyle w:val="H6"/>
      </w:pPr>
      <w:r w:rsidRPr="00F511A5">
        <w:rPr>
          <w:lang w:eastAsia="zh-CN"/>
        </w:rPr>
        <w:lastRenderedPageBreak/>
        <w:t>12.2.7.1</w:t>
      </w:r>
      <w:r w:rsidRPr="00F511A5">
        <w:t>.3.2</w:t>
      </w:r>
      <w:r w:rsidRPr="00F511A5">
        <w:tab/>
        <w:t>Test procedure sequence</w:t>
      </w:r>
    </w:p>
    <w:p w14:paraId="0BF666FE" w14:textId="77777777" w:rsidR="00191392" w:rsidRPr="00F511A5" w:rsidRDefault="00191392" w:rsidP="00191392">
      <w:pPr>
        <w:pStyle w:val="TH"/>
      </w:pPr>
      <w:r w:rsidRPr="00F511A5">
        <w:t xml:space="preserve">Table </w:t>
      </w:r>
      <w:r w:rsidRPr="00F511A5">
        <w:rPr>
          <w:lang w:eastAsia="zh-CN"/>
        </w:rPr>
        <w:t>12.2.7.1.3</w:t>
      </w:r>
      <w:r w:rsidRPr="00F511A5">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191392" w:rsidRPr="00F511A5" w14:paraId="22263D6D" w14:textId="77777777" w:rsidTr="00191392">
        <w:tc>
          <w:tcPr>
            <w:tcW w:w="533" w:type="dxa"/>
            <w:tcBorders>
              <w:top w:val="single" w:sz="4" w:space="0" w:color="auto"/>
              <w:left w:val="single" w:sz="4" w:space="0" w:color="auto"/>
              <w:bottom w:val="nil"/>
              <w:right w:val="single" w:sz="4" w:space="0" w:color="auto"/>
            </w:tcBorders>
            <w:hideMark/>
          </w:tcPr>
          <w:p w14:paraId="06D9CC22" w14:textId="77777777" w:rsidR="00191392" w:rsidRPr="00F511A5" w:rsidRDefault="00191392" w:rsidP="00191392">
            <w:pPr>
              <w:pStyle w:val="TAH"/>
            </w:pPr>
            <w:r w:rsidRPr="00F511A5">
              <w:t>St</w:t>
            </w:r>
          </w:p>
        </w:tc>
        <w:tc>
          <w:tcPr>
            <w:tcW w:w="3966" w:type="dxa"/>
            <w:tcBorders>
              <w:top w:val="single" w:sz="4" w:space="0" w:color="auto"/>
              <w:left w:val="single" w:sz="4" w:space="0" w:color="auto"/>
              <w:bottom w:val="nil"/>
              <w:right w:val="single" w:sz="4" w:space="0" w:color="auto"/>
            </w:tcBorders>
            <w:hideMark/>
          </w:tcPr>
          <w:p w14:paraId="6C78EE1E" w14:textId="77777777" w:rsidR="00191392" w:rsidRPr="00F511A5" w:rsidRDefault="00191392" w:rsidP="00191392">
            <w:pPr>
              <w:pStyle w:val="TAH"/>
            </w:pPr>
            <w:r w:rsidRPr="00F511A5">
              <w:t>Procedure</w:t>
            </w:r>
          </w:p>
        </w:tc>
        <w:tc>
          <w:tcPr>
            <w:tcW w:w="3684" w:type="dxa"/>
            <w:gridSpan w:val="2"/>
            <w:tcBorders>
              <w:top w:val="single" w:sz="4" w:space="0" w:color="auto"/>
              <w:left w:val="single" w:sz="4" w:space="0" w:color="auto"/>
              <w:bottom w:val="nil"/>
              <w:right w:val="single" w:sz="4" w:space="0" w:color="auto"/>
            </w:tcBorders>
            <w:hideMark/>
          </w:tcPr>
          <w:p w14:paraId="7653F6D2" w14:textId="77777777" w:rsidR="00191392" w:rsidRPr="00F511A5" w:rsidRDefault="00191392" w:rsidP="0019139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E30D54C" w14:textId="77777777" w:rsidR="00191392" w:rsidRPr="00F511A5" w:rsidRDefault="00191392" w:rsidP="0019139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2737398" w14:textId="77777777" w:rsidR="00191392" w:rsidRPr="00F511A5" w:rsidRDefault="00191392" w:rsidP="00191392">
            <w:pPr>
              <w:pStyle w:val="TAH"/>
            </w:pPr>
            <w:r w:rsidRPr="00F511A5">
              <w:t>Verdict</w:t>
            </w:r>
          </w:p>
        </w:tc>
      </w:tr>
      <w:tr w:rsidR="00191392" w:rsidRPr="00F511A5" w14:paraId="6C7E3AAA" w14:textId="77777777" w:rsidTr="00191392">
        <w:tc>
          <w:tcPr>
            <w:tcW w:w="533" w:type="dxa"/>
            <w:tcBorders>
              <w:top w:val="nil"/>
              <w:left w:val="single" w:sz="4" w:space="0" w:color="auto"/>
              <w:bottom w:val="single" w:sz="4" w:space="0" w:color="auto"/>
              <w:right w:val="single" w:sz="4" w:space="0" w:color="auto"/>
            </w:tcBorders>
          </w:tcPr>
          <w:p w14:paraId="300F42B6" w14:textId="77777777" w:rsidR="00191392" w:rsidRPr="00F511A5" w:rsidRDefault="00191392" w:rsidP="00191392">
            <w:pPr>
              <w:pStyle w:val="TAH"/>
            </w:pPr>
          </w:p>
        </w:tc>
        <w:tc>
          <w:tcPr>
            <w:tcW w:w="3966" w:type="dxa"/>
            <w:tcBorders>
              <w:top w:val="nil"/>
              <w:left w:val="single" w:sz="4" w:space="0" w:color="auto"/>
              <w:bottom w:val="single" w:sz="4" w:space="0" w:color="auto"/>
              <w:right w:val="single" w:sz="4" w:space="0" w:color="auto"/>
            </w:tcBorders>
          </w:tcPr>
          <w:p w14:paraId="547F0EDE" w14:textId="77777777" w:rsidR="00191392" w:rsidRPr="00F511A5" w:rsidRDefault="00191392" w:rsidP="0019139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6A30D1" w14:textId="77777777" w:rsidR="00191392" w:rsidRPr="00F511A5" w:rsidRDefault="00191392" w:rsidP="00191392">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9DF976B" w14:textId="77777777" w:rsidR="00191392" w:rsidRPr="00F511A5" w:rsidRDefault="00191392" w:rsidP="00191392">
            <w:pPr>
              <w:pStyle w:val="TAH"/>
            </w:pPr>
            <w:r w:rsidRPr="00F511A5">
              <w:t>Message</w:t>
            </w:r>
          </w:p>
        </w:tc>
        <w:tc>
          <w:tcPr>
            <w:tcW w:w="567" w:type="dxa"/>
            <w:tcBorders>
              <w:top w:val="nil"/>
              <w:left w:val="single" w:sz="4" w:space="0" w:color="auto"/>
              <w:bottom w:val="single" w:sz="4" w:space="0" w:color="auto"/>
              <w:right w:val="single" w:sz="4" w:space="0" w:color="auto"/>
            </w:tcBorders>
          </w:tcPr>
          <w:p w14:paraId="41C0C760" w14:textId="77777777" w:rsidR="00191392" w:rsidRPr="00F511A5" w:rsidRDefault="00191392" w:rsidP="00191392">
            <w:pPr>
              <w:pStyle w:val="TAH"/>
            </w:pPr>
          </w:p>
        </w:tc>
        <w:tc>
          <w:tcPr>
            <w:tcW w:w="850" w:type="dxa"/>
            <w:tcBorders>
              <w:top w:val="nil"/>
              <w:left w:val="single" w:sz="4" w:space="0" w:color="auto"/>
              <w:bottom w:val="single" w:sz="4" w:space="0" w:color="auto"/>
              <w:right w:val="single" w:sz="4" w:space="0" w:color="auto"/>
            </w:tcBorders>
          </w:tcPr>
          <w:p w14:paraId="1BAD901C" w14:textId="77777777" w:rsidR="00191392" w:rsidRPr="00F511A5" w:rsidRDefault="00191392" w:rsidP="00191392">
            <w:pPr>
              <w:pStyle w:val="TAH"/>
            </w:pPr>
          </w:p>
        </w:tc>
      </w:tr>
      <w:tr w:rsidR="00191392" w:rsidRPr="00F511A5" w14:paraId="4615C6A2" w14:textId="77777777" w:rsidTr="00191392">
        <w:tc>
          <w:tcPr>
            <w:tcW w:w="533" w:type="dxa"/>
            <w:tcBorders>
              <w:top w:val="single" w:sz="4" w:space="0" w:color="auto"/>
              <w:left w:val="single" w:sz="4" w:space="0" w:color="auto"/>
              <w:bottom w:val="single" w:sz="6" w:space="0" w:color="auto"/>
              <w:right w:val="single" w:sz="6" w:space="0" w:color="auto"/>
            </w:tcBorders>
            <w:hideMark/>
          </w:tcPr>
          <w:p w14:paraId="419D8A50" w14:textId="77777777" w:rsidR="00191392" w:rsidRPr="00F511A5" w:rsidRDefault="00191392" w:rsidP="00191392">
            <w:pPr>
              <w:pStyle w:val="TAC"/>
            </w:pPr>
            <w:bookmarkStart w:id="204" w:name="_Hlk86156321"/>
            <w:r w:rsidRPr="00F511A5">
              <w:t>1</w:t>
            </w:r>
          </w:p>
        </w:tc>
        <w:tc>
          <w:tcPr>
            <w:tcW w:w="3966" w:type="dxa"/>
            <w:tcBorders>
              <w:top w:val="single" w:sz="4" w:space="0" w:color="auto"/>
              <w:left w:val="single" w:sz="6" w:space="0" w:color="auto"/>
              <w:bottom w:val="single" w:sz="6" w:space="0" w:color="auto"/>
              <w:right w:val="single" w:sz="6" w:space="0" w:color="auto"/>
            </w:tcBorders>
            <w:hideMark/>
          </w:tcPr>
          <w:p w14:paraId="53CFF0F5" w14:textId="77777777" w:rsidR="00191392" w:rsidRPr="00F511A5" w:rsidRDefault="00191392" w:rsidP="00191392">
            <w:pPr>
              <w:pStyle w:val="TAL"/>
              <w:rPr>
                <w:lang w:eastAsia="sv-SE"/>
              </w:rPr>
            </w:pPr>
            <w:r w:rsidRPr="00F511A5">
              <w:rPr>
                <w:lang w:eastAsia="sv-SE"/>
              </w:rPr>
              <w:t xml:space="preserve">Cause the UE to </w:t>
            </w:r>
            <w:r w:rsidRPr="004F59B7">
              <w:rPr>
                <w:lang w:eastAsia="sv-SE"/>
              </w:rPr>
              <w:t>configure SL CSI-RS resource</w:t>
            </w:r>
            <w:r w:rsidRPr="00F511A5">
              <w:rPr>
                <w:lang w:eastAsia="sv-SE"/>
              </w:rPr>
              <w:t>.</w:t>
            </w:r>
          </w:p>
          <w:p w14:paraId="6B5BD54C" w14:textId="77777777" w:rsidR="00191392" w:rsidRPr="00F511A5" w:rsidRDefault="00191392" w:rsidP="00191392">
            <w:pPr>
              <w:pStyle w:val="TAL"/>
            </w:pPr>
            <w:r w:rsidRPr="00F511A5">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3D12ACD6" w14:textId="77777777" w:rsidR="00191392" w:rsidRPr="00F511A5" w:rsidRDefault="00191392" w:rsidP="00191392">
            <w:pPr>
              <w:pStyle w:val="TAC"/>
            </w:pPr>
            <w:r w:rsidRPr="00F511A5">
              <w:t>-</w:t>
            </w:r>
          </w:p>
        </w:tc>
        <w:tc>
          <w:tcPr>
            <w:tcW w:w="2975" w:type="dxa"/>
            <w:tcBorders>
              <w:top w:val="single" w:sz="4" w:space="0" w:color="auto"/>
              <w:left w:val="single" w:sz="6" w:space="0" w:color="auto"/>
              <w:bottom w:val="single" w:sz="6" w:space="0" w:color="auto"/>
              <w:right w:val="single" w:sz="6" w:space="0" w:color="auto"/>
            </w:tcBorders>
            <w:hideMark/>
          </w:tcPr>
          <w:p w14:paraId="107D5AB2" w14:textId="77777777" w:rsidR="00191392" w:rsidRPr="00F511A5" w:rsidRDefault="00191392" w:rsidP="0019139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340D270C" w14:textId="77777777" w:rsidR="00191392" w:rsidRPr="00F511A5" w:rsidRDefault="00191392" w:rsidP="0019139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779FBCAA" w14:textId="77777777" w:rsidR="00191392" w:rsidRPr="00F511A5" w:rsidRDefault="00191392" w:rsidP="00191392">
            <w:pPr>
              <w:pStyle w:val="TAC"/>
            </w:pPr>
            <w:r w:rsidRPr="00F511A5">
              <w:t>-</w:t>
            </w:r>
          </w:p>
        </w:tc>
        <w:bookmarkEnd w:id="204"/>
      </w:tr>
      <w:tr w:rsidR="00191392" w:rsidRPr="00F511A5" w14:paraId="565D68E4"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4C721EE0" w14:textId="77777777" w:rsidR="00191392" w:rsidRPr="00F511A5" w:rsidRDefault="00191392" w:rsidP="00191392">
            <w:pPr>
              <w:pStyle w:val="TAC"/>
            </w:pPr>
            <w:r w:rsidRPr="00F511A5">
              <w:t>2</w:t>
            </w:r>
          </w:p>
        </w:tc>
        <w:tc>
          <w:tcPr>
            <w:tcW w:w="3966" w:type="dxa"/>
            <w:tcBorders>
              <w:top w:val="single" w:sz="6" w:space="0" w:color="auto"/>
              <w:left w:val="single" w:sz="6" w:space="0" w:color="auto"/>
              <w:bottom w:val="single" w:sz="6" w:space="0" w:color="auto"/>
              <w:right w:val="single" w:sz="6" w:space="0" w:color="auto"/>
            </w:tcBorders>
            <w:hideMark/>
          </w:tcPr>
          <w:p w14:paraId="5117520A" w14:textId="77777777" w:rsidR="00191392" w:rsidRPr="00F511A5" w:rsidRDefault="00191392" w:rsidP="00191392">
            <w:pPr>
              <w:pStyle w:val="TAL"/>
            </w:pPr>
            <w:r w:rsidRPr="00F511A5">
              <w:t>Check: Does the UE</w:t>
            </w:r>
            <w:bookmarkStart w:id="205" w:name="OLE_LINK146"/>
            <w:r w:rsidRPr="00F511A5">
              <w:t xml:space="preserve"> transmit</w:t>
            </w:r>
            <w:bookmarkEnd w:id="205"/>
            <w:r w:rsidRPr="00F511A5">
              <w:t xml:space="preserve"> a </w:t>
            </w:r>
            <w:bookmarkStart w:id="206" w:name="OLE_LINK157"/>
            <w:proofErr w:type="spellStart"/>
            <w:r w:rsidRPr="004F59B7">
              <w:rPr>
                <w:i/>
              </w:rPr>
              <w:t>RRCReconfigurationSidelink</w:t>
            </w:r>
            <w:bookmarkEnd w:id="206"/>
            <w:proofErr w:type="spellEnd"/>
            <w:r w:rsidRPr="00F511A5">
              <w:t xml:space="preserve"> message</w:t>
            </w:r>
            <w:r w:rsidRPr="00F511A5">
              <w:rPr>
                <w:lang w:eastAsia="sv-SE"/>
              </w:rPr>
              <w:t xml:space="preserve"> </w:t>
            </w:r>
            <w:r w:rsidRPr="00F511A5">
              <w:t xml:space="preserve">including </w:t>
            </w:r>
            <w:r w:rsidRPr="004F59B7">
              <w:t>IE</w:t>
            </w:r>
            <w:r w:rsidRPr="00F511A5">
              <w:t xml:space="preserve">s </w:t>
            </w:r>
            <w:proofErr w:type="spellStart"/>
            <w:r w:rsidRPr="00F511A5">
              <w:t>sl</w:t>
            </w:r>
            <w:proofErr w:type="spellEnd"/>
            <w:r w:rsidRPr="00F511A5">
              <w:t xml:space="preserve">-CSI-RS-Config and </w:t>
            </w:r>
            <w:proofErr w:type="spellStart"/>
            <w:r w:rsidRPr="004F59B7">
              <w:rPr>
                <w:i/>
                <w:iCs/>
              </w:rPr>
              <w:t>sl</w:t>
            </w:r>
            <w:proofErr w:type="spellEnd"/>
            <w:r w:rsidRPr="004F59B7">
              <w:rPr>
                <w:i/>
                <w:iCs/>
              </w:rPr>
              <w:t>-</w:t>
            </w:r>
            <w:proofErr w:type="spellStart"/>
            <w:r w:rsidRPr="004F59B7">
              <w:rPr>
                <w:i/>
                <w:iCs/>
              </w:rPr>
              <w:t>LatencyBoundCSI</w:t>
            </w:r>
            <w:proofErr w:type="spellEnd"/>
            <w:r w:rsidRPr="004F59B7">
              <w:rPr>
                <w:i/>
                <w:iCs/>
              </w:rPr>
              <w:t>-Report</w:t>
            </w:r>
            <w:r w:rsidRPr="00F511A5">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06B31B3C" w14:textId="77777777" w:rsidR="00191392" w:rsidRPr="00F511A5" w:rsidRDefault="00191392" w:rsidP="00191392">
            <w:pPr>
              <w:pStyle w:val="TAC"/>
            </w:pPr>
            <w:r w:rsidRPr="00F511A5">
              <w:t>--&gt;</w:t>
            </w:r>
          </w:p>
        </w:tc>
        <w:tc>
          <w:tcPr>
            <w:tcW w:w="2975" w:type="dxa"/>
            <w:tcBorders>
              <w:top w:val="single" w:sz="6" w:space="0" w:color="auto"/>
              <w:left w:val="single" w:sz="6" w:space="0" w:color="auto"/>
              <w:bottom w:val="single" w:sz="6" w:space="0" w:color="auto"/>
              <w:right w:val="single" w:sz="6" w:space="0" w:color="auto"/>
            </w:tcBorders>
            <w:hideMark/>
          </w:tcPr>
          <w:p w14:paraId="202878DB" w14:textId="77777777" w:rsidR="00191392" w:rsidRPr="00F511A5" w:rsidRDefault="00191392" w:rsidP="00191392">
            <w:pPr>
              <w:pStyle w:val="TAL"/>
            </w:pPr>
            <w:r w:rsidRPr="00F511A5">
              <w:t xml:space="preserve">PC5 RRC: </w:t>
            </w:r>
            <w:proofErr w:type="spellStart"/>
            <w:r w:rsidRPr="004F59B7">
              <w:rPr>
                <w:i/>
                <w:iCs/>
              </w:rPr>
              <w:t>RRCReconfigurationSidelink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BB13BE8" w14:textId="77777777" w:rsidR="00191392" w:rsidRPr="00F511A5" w:rsidRDefault="00191392" w:rsidP="00191392">
            <w:pPr>
              <w:pStyle w:val="TAC"/>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6953FEA8" w14:textId="77777777" w:rsidR="00191392" w:rsidRPr="00F511A5" w:rsidRDefault="00191392" w:rsidP="00191392">
            <w:pPr>
              <w:pStyle w:val="TAC"/>
            </w:pPr>
            <w:r w:rsidRPr="00F511A5">
              <w:rPr>
                <w:lang w:eastAsia="zh-CN"/>
              </w:rPr>
              <w:t>P</w:t>
            </w:r>
          </w:p>
        </w:tc>
      </w:tr>
      <w:tr w:rsidR="00191392" w:rsidRPr="00F511A5" w14:paraId="09B6EE05"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88DE851" w14:textId="77777777" w:rsidR="00191392" w:rsidRPr="00F511A5" w:rsidRDefault="00191392" w:rsidP="00191392">
            <w:pPr>
              <w:pStyle w:val="TAC"/>
            </w:pPr>
            <w:r w:rsidRPr="00F511A5">
              <w:t>3</w:t>
            </w:r>
          </w:p>
        </w:tc>
        <w:tc>
          <w:tcPr>
            <w:tcW w:w="3966" w:type="dxa"/>
            <w:tcBorders>
              <w:top w:val="single" w:sz="6" w:space="0" w:color="auto"/>
              <w:left w:val="single" w:sz="6" w:space="0" w:color="auto"/>
              <w:bottom w:val="single" w:sz="6" w:space="0" w:color="auto"/>
              <w:right w:val="single" w:sz="6" w:space="0" w:color="auto"/>
            </w:tcBorders>
            <w:hideMark/>
          </w:tcPr>
          <w:p w14:paraId="57163E12" w14:textId="77777777" w:rsidR="00191392" w:rsidRPr="00F511A5" w:rsidRDefault="00191392" w:rsidP="00191392">
            <w:pPr>
              <w:pStyle w:val="TAL"/>
            </w:pPr>
            <w:r w:rsidRPr="00F511A5">
              <w:rPr>
                <w:lang w:eastAsia="sv-SE"/>
              </w:rPr>
              <w:t xml:space="preserve">The </w:t>
            </w:r>
            <w:r w:rsidRPr="00F511A5">
              <w:rPr>
                <w:lang w:eastAsia="zh-CN"/>
              </w:rPr>
              <w:t>NR-SS-UE1</w:t>
            </w:r>
            <w:r w:rsidRPr="00F511A5">
              <w:rPr>
                <w:lang w:eastAsia="sv-SE"/>
              </w:rPr>
              <w:t xml:space="preserve"> transmits a </w:t>
            </w:r>
            <w:proofErr w:type="spellStart"/>
            <w:r w:rsidRPr="004F59B7">
              <w:rPr>
                <w:i/>
                <w:iCs/>
                <w:lang w:eastAsia="sv-SE"/>
              </w:rPr>
              <w:t>RRCReconfigurationCompleteSidelink</w:t>
            </w:r>
            <w:proofErr w:type="spellEnd"/>
            <w:r w:rsidRPr="00F511A5">
              <w:rPr>
                <w:i/>
                <w:iCs/>
                <w:lang w:eastAsia="sv-SE"/>
              </w:rPr>
              <w:t xml:space="preserve"> </w:t>
            </w:r>
            <w:r w:rsidRPr="00F511A5">
              <w:rPr>
                <w:lang w:eastAsia="sv-SE"/>
              </w:rPr>
              <w:t>message on SL-SRB3.</w:t>
            </w:r>
          </w:p>
        </w:tc>
        <w:tc>
          <w:tcPr>
            <w:tcW w:w="709" w:type="dxa"/>
            <w:tcBorders>
              <w:top w:val="single" w:sz="6" w:space="0" w:color="auto"/>
              <w:left w:val="single" w:sz="6" w:space="0" w:color="auto"/>
              <w:bottom w:val="single" w:sz="6" w:space="0" w:color="auto"/>
              <w:right w:val="single" w:sz="6" w:space="0" w:color="auto"/>
            </w:tcBorders>
            <w:hideMark/>
          </w:tcPr>
          <w:p w14:paraId="0B581FCB" w14:textId="77777777" w:rsidR="00191392" w:rsidRPr="00F511A5" w:rsidRDefault="00191392" w:rsidP="00191392">
            <w:pPr>
              <w:pStyle w:val="TAC"/>
            </w:pPr>
            <w:r w:rsidRPr="00F511A5">
              <w:t>&lt;--</w:t>
            </w:r>
          </w:p>
        </w:tc>
        <w:tc>
          <w:tcPr>
            <w:tcW w:w="2975" w:type="dxa"/>
            <w:tcBorders>
              <w:top w:val="single" w:sz="6" w:space="0" w:color="auto"/>
              <w:left w:val="single" w:sz="6" w:space="0" w:color="auto"/>
              <w:bottom w:val="single" w:sz="6" w:space="0" w:color="auto"/>
              <w:right w:val="single" w:sz="6" w:space="0" w:color="auto"/>
            </w:tcBorders>
            <w:hideMark/>
          </w:tcPr>
          <w:p w14:paraId="4EC86DC3" w14:textId="77777777" w:rsidR="00191392" w:rsidRPr="00F511A5" w:rsidRDefault="00191392" w:rsidP="00191392">
            <w:pPr>
              <w:pStyle w:val="TAL"/>
            </w:pPr>
            <w:r w:rsidRPr="00F511A5">
              <w:t xml:space="preserve">PC5 RRC: </w:t>
            </w:r>
            <w:bookmarkStart w:id="207" w:name="OLE_LINK167"/>
            <w:proofErr w:type="spellStart"/>
            <w:r w:rsidRPr="004F59B7">
              <w:rPr>
                <w:i/>
                <w:iCs/>
              </w:rPr>
              <w:t>RRCReconfigurationCompleteSidelink</w:t>
            </w:r>
            <w:bookmarkEnd w:id="207"/>
            <w:proofErr w:type="spellEnd"/>
          </w:p>
        </w:tc>
        <w:tc>
          <w:tcPr>
            <w:tcW w:w="567" w:type="dxa"/>
            <w:tcBorders>
              <w:top w:val="single" w:sz="6" w:space="0" w:color="auto"/>
              <w:left w:val="single" w:sz="6" w:space="0" w:color="auto"/>
              <w:bottom w:val="single" w:sz="6" w:space="0" w:color="auto"/>
              <w:right w:val="single" w:sz="6" w:space="0" w:color="auto"/>
            </w:tcBorders>
            <w:hideMark/>
          </w:tcPr>
          <w:p w14:paraId="7A27A276" w14:textId="77777777" w:rsidR="00191392" w:rsidRPr="00F511A5" w:rsidRDefault="00191392" w:rsidP="0019139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5D9073CA" w14:textId="77777777" w:rsidR="00191392" w:rsidRPr="00F511A5" w:rsidRDefault="00191392" w:rsidP="00191392">
            <w:pPr>
              <w:pStyle w:val="TAC"/>
              <w:rPr>
                <w:lang w:eastAsia="zh-CN"/>
              </w:rPr>
            </w:pPr>
            <w:r w:rsidRPr="00F511A5">
              <w:t>-</w:t>
            </w:r>
          </w:p>
        </w:tc>
      </w:tr>
      <w:tr w:rsidR="00191392" w:rsidRPr="00F511A5" w14:paraId="32E0013F" w14:textId="77777777" w:rsidTr="00191392">
        <w:tc>
          <w:tcPr>
            <w:tcW w:w="533" w:type="dxa"/>
            <w:tcBorders>
              <w:top w:val="single" w:sz="6" w:space="0" w:color="auto"/>
              <w:left w:val="single" w:sz="4" w:space="0" w:color="auto"/>
              <w:bottom w:val="single" w:sz="6" w:space="0" w:color="auto"/>
              <w:right w:val="single" w:sz="6" w:space="0" w:color="auto"/>
            </w:tcBorders>
          </w:tcPr>
          <w:p w14:paraId="49D5DCEE" w14:textId="77777777" w:rsidR="00191392" w:rsidRPr="00F511A5" w:rsidRDefault="00191392" w:rsidP="00191392">
            <w:pPr>
              <w:pStyle w:val="TAC"/>
            </w:pPr>
            <w:r w:rsidRPr="004F59B7">
              <w:t>3A</w:t>
            </w:r>
          </w:p>
        </w:tc>
        <w:tc>
          <w:tcPr>
            <w:tcW w:w="3966" w:type="dxa"/>
            <w:tcBorders>
              <w:top w:val="single" w:sz="6" w:space="0" w:color="auto"/>
              <w:left w:val="single" w:sz="6" w:space="0" w:color="auto"/>
              <w:bottom w:val="single" w:sz="6" w:space="0" w:color="auto"/>
              <w:right w:val="single" w:sz="6" w:space="0" w:color="auto"/>
            </w:tcBorders>
          </w:tcPr>
          <w:p w14:paraId="2C896942" w14:textId="77777777" w:rsidR="00191392" w:rsidRPr="004F59B7" w:rsidRDefault="00191392" w:rsidP="00191392">
            <w:pPr>
              <w:pStyle w:val="TAL"/>
              <w:rPr>
                <w:lang w:eastAsia="sv-SE"/>
              </w:rPr>
            </w:pPr>
            <w:r w:rsidRPr="004F59B7">
              <w:rPr>
                <w:lang w:eastAsia="sv-SE"/>
              </w:rPr>
              <w:t>UE is configured by upper layer to trigger SL CSI report.</w:t>
            </w:r>
          </w:p>
          <w:p w14:paraId="2E97D7CD" w14:textId="77777777" w:rsidR="00191392" w:rsidRPr="00F511A5" w:rsidRDefault="00191392" w:rsidP="00191392">
            <w:pPr>
              <w:pStyle w:val="TAL"/>
              <w:rPr>
                <w:lang w:eastAsia="sv-SE"/>
              </w:rPr>
            </w:pPr>
            <w:r w:rsidRPr="004F59B7">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123EB09D" w14:textId="77777777" w:rsidR="00191392" w:rsidRPr="00F511A5" w:rsidRDefault="00191392" w:rsidP="00191392">
            <w:pPr>
              <w:pStyle w:val="TAC"/>
            </w:pPr>
            <w:r w:rsidRPr="004F59B7">
              <w:t>-</w:t>
            </w:r>
          </w:p>
        </w:tc>
        <w:tc>
          <w:tcPr>
            <w:tcW w:w="2975" w:type="dxa"/>
            <w:tcBorders>
              <w:top w:val="single" w:sz="6" w:space="0" w:color="auto"/>
              <w:left w:val="single" w:sz="6" w:space="0" w:color="auto"/>
              <w:bottom w:val="single" w:sz="6" w:space="0" w:color="auto"/>
              <w:right w:val="single" w:sz="6" w:space="0" w:color="auto"/>
            </w:tcBorders>
          </w:tcPr>
          <w:p w14:paraId="0A0A220C" w14:textId="77777777" w:rsidR="00191392" w:rsidRPr="00F511A5" w:rsidRDefault="00191392" w:rsidP="00191392">
            <w:pPr>
              <w:pStyle w:val="TAL"/>
            </w:pPr>
            <w:r w:rsidRPr="004F59B7">
              <w:t>-</w:t>
            </w:r>
          </w:p>
        </w:tc>
        <w:tc>
          <w:tcPr>
            <w:tcW w:w="567" w:type="dxa"/>
            <w:tcBorders>
              <w:top w:val="single" w:sz="6" w:space="0" w:color="auto"/>
              <w:left w:val="single" w:sz="6" w:space="0" w:color="auto"/>
              <w:bottom w:val="single" w:sz="6" w:space="0" w:color="auto"/>
              <w:right w:val="single" w:sz="6" w:space="0" w:color="auto"/>
            </w:tcBorders>
          </w:tcPr>
          <w:p w14:paraId="41C8E3E0" w14:textId="77777777" w:rsidR="00191392" w:rsidRPr="00F511A5" w:rsidRDefault="00191392" w:rsidP="00191392">
            <w:pPr>
              <w:pStyle w:val="TAC"/>
            </w:pPr>
            <w:r w:rsidRPr="004F59B7">
              <w:t>-</w:t>
            </w:r>
          </w:p>
        </w:tc>
        <w:tc>
          <w:tcPr>
            <w:tcW w:w="850" w:type="dxa"/>
            <w:tcBorders>
              <w:top w:val="single" w:sz="6" w:space="0" w:color="auto"/>
              <w:left w:val="single" w:sz="6" w:space="0" w:color="auto"/>
              <w:bottom w:val="single" w:sz="6" w:space="0" w:color="auto"/>
              <w:right w:val="single" w:sz="4" w:space="0" w:color="auto"/>
            </w:tcBorders>
          </w:tcPr>
          <w:p w14:paraId="52DAE715" w14:textId="77777777" w:rsidR="00191392" w:rsidRPr="00F511A5" w:rsidRDefault="00191392" w:rsidP="00191392">
            <w:pPr>
              <w:pStyle w:val="TAC"/>
            </w:pPr>
            <w:r w:rsidRPr="004F59B7">
              <w:t>-</w:t>
            </w:r>
          </w:p>
        </w:tc>
      </w:tr>
      <w:tr w:rsidR="00191392" w:rsidRPr="00F511A5" w14:paraId="3646C9E0"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69CA7F3" w14:textId="77777777" w:rsidR="00191392" w:rsidRPr="00F511A5" w:rsidRDefault="00191392" w:rsidP="00191392">
            <w:pPr>
              <w:pStyle w:val="TAC"/>
              <w:rPr>
                <w:lang w:eastAsia="zh-CN"/>
              </w:rPr>
            </w:pPr>
            <w:r w:rsidRPr="00F511A5">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52E3FBDA" w14:textId="77777777" w:rsidR="00191392" w:rsidRPr="00F511A5" w:rsidRDefault="00191392" w:rsidP="00191392">
            <w:pPr>
              <w:pStyle w:val="TAL"/>
            </w:pPr>
            <w:r w:rsidRPr="00F511A5">
              <w:t xml:space="preserve">Check: Does the UE transmit an SCI format </w:t>
            </w:r>
            <w:r w:rsidRPr="00F511A5">
              <w:rPr>
                <w:lang w:eastAsia="zh-CN"/>
              </w:rPr>
              <w:t>2</w:t>
            </w:r>
            <w:r w:rsidRPr="00F511A5">
              <w:t>-A</w:t>
            </w:r>
            <w:r w:rsidRPr="00F511A5">
              <w:rPr>
                <w:lang w:eastAsia="sv-SE"/>
              </w:rPr>
              <w:t xml:space="preserve"> to trigger SL CSI report and </w:t>
            </w:r>
            <w:r w:rsidRPr="00F511A5">
              <w:t>the '</w:t>
            </w:r>
            <w:r w:rsidRPr="00F511A5">
              <w:rPr>
                <w:i/>
                <w:iCs/>
              </w:rPr>
              <w:t>CSI request</w:t>
            </w:r>
            <w:r w:rsidRPr="00F511A5">
              <w:t>' field in the corresponding SCI format 2-A is set to 1</w:t>
            </w:r>
            <w:r w:rsidRPr="00F511A5">
              <w:rPr>
                <w:lang w:eastAsia="sv-SE"/>
              </w:rPr>
              <w:t>.</w:t>
            </w:r>
          </w:p>
        </w:tc>
        <w:tc>
          <w:tcPr>
            <w:tcW w:w="709" w:type="dxa"/>
            <w:tcBorders>
              <w:top w:val="single" w:sz="6" w:space="0" w:color="auto"/>
              <w:left w:val="single" w:sz="6" w:space="0" w:color="auto"/>
              <w:bottom w:val="single" w:sz="6" w:space="0" w:color="auto"/>
              <w:right w:val="single" w:sz="6" w:space="0" w:color="auto"/>
            </w:tcBorders>
            <w:hideMark/>
          </w:tcPr>
          <w:p w14:paraId="0F41CD97" w14:textId="77777777" w:rsidR="00191392" w:rsidRPr="00F511A5" w:rsidRDefault="00191392" w:rsidP="00191392">
            <w:pPr>
              <w:pStyle w:val="TAC"/>
            </w:pPr>
            <w:r w:rsidRPr="00F511A5">
              <w:t>--&gt;</w:t>
            </w:r>
          </w:p>
        </w:tc>
        <w:tc>
          <w:tcPr>
            <w:tcW w:w="2975" w:type="dxa"/>
            <w:tcBorders>
              <w:top w:val="single" w:sz="6" w:space="0" w:color="auto"/>
              <w:left w:val="single" w:sz="6" w:space="0" w:color="auto"/>
              <w:bottom w:val="single" w:sz="6" w:space="0" w:color="auto"/>
              <w:right w:val="single" w:sz="6" w:space="0" w:color="auto"/>
            </w:tcBorders>
            <w:hideMark/>
          </w:tcPr>
          <w:p w14:paraId="6A78C2D7" w14:textId="77777777" w:rsidR="00191392" w:rsidRPr="00F511A5" w:rsidRDefault="00191392" w:rsidP="00191392">
            <w:pPr>
              <w:pStyle w:val="TAL"/>
              <w:rPr>
                <w:iCs/>
              </w:rPr>
            </w:pPr>
            <w:r w:rsidRPr="00F511A5">
              <w:rPr>
                <w:iCs/>
                <w:lang w:eastAsia="zh-CN"/>
              </w:rPr>
              <w:t>PSSCH (</w:t>
            </w:r>
            <w:r w:rsidRPr="00F511A5">
              <w:rPr>
                <w:lang w:eastAsia="sv-SE"/>
              </w:rPr>
              <w:t xml:space="preserve">SCI format </w:t>
            </w:r>
            <w:r w:rsidRPr="00F511A5">
              <w:rPr>
                <w:lang w:eastAsia="zh-CN"/>
              </w:rPr>
              <w:t>2</w:t>
            </w:r>
            <w:r w:rsidRPr="00F511A5">
              <w:rPr>
                <w:lang w:eastAsia="sv-SE"/>
              </w:rPr>
              <w:t>-A</w:t>
            </w:r>
            <w:r w:rsidRPr="00F511A5">
              <w:rPr>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5D799A8" w14:textId="77777777" w:rsidR="00191392" w:rsidRPr="00F511A5" w:rsidRDefault="00191392" w:rsidP="00191392">
            <w:pPr>
              <w:pStyle w:val="TAC"/>
              <w:rPr>
                <w:lang w:eastAsia="zh-CN"/>
              </w:rPr>
            </w:pPr>
            <w:r w:rsidRPr="00F511A5">
              <w:rPr>
                <w:lang w:eastAsia="zh-CN"/>
              </w:rPr>
              <w:t>2</w:t>
            </w:r>
          </w:p>
        </w:tc>
        <w:tc>
          <w:tcPr>
            <w:tcW w:w="850" w:type="dxa"/>
            <w:tcBorders>
              <w:top w:val="single" w:sz="6" w:space="0" w:color="auto"/>
              <w:left w:val="single" w:sz="6" w:space="0" w:color="auto"/>
              <w:bottom w:val="single" w:sz="6" w:space="0" w:color="auto"/>
              <w:right w:val="single" w:sz="4" w:space="0" w:color="auto"/>
            </w:tcBorders>
            <w:hideMark/>
          </w:tcPr>
          <w:p w14:paraId="2B2E9CEC" w14:textId="77777777" w:rsidR="00191392" w:rsidRPr="00F511A5" w:rsidRDefault="00191392" w:rsidP="00191392">
            <w:pPr>
              <w:pStyle w:val="TAC"/>
              <w:rPr>
                <w:lang w:eastAsia="zh-CN"/>
              </w:rPr>
            </w:pPr>
            <w:r w:rsidRPr="00F511A5">
              <w:rPr>
                <w:lang w:eastAsia="zh-CN"/>
              </w:rPr>
              <w:t>P</w:t>
            </w:r>
          </w:p>
        </w:tc>
      </w:tr>
      <w:tr w:rsidR="00191392" w:rsidRPr="00F511A5" w14:paraId="707A84D6"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4BB5C6F" w14:textId="77777777" w:rsidR="00191392" w:rsidRPr="00F511A5" w:rsidRDefault="00191392" w:rsidP="00191392">
            <w:pPr>
              <w:pStyle w:val="TAC"/>
            </w:pPr>
            <w:r w:rsidRPr="00F511A5">
              <w:rPr>
                <w:lang w:eastAsia="zh-CN"/>
              </w:rPr>
              <w:t>5</w:t>
            </w:r>
          </w:p>
        </w:tc>
        <w:tc>
          <w:tcPr>
            <w:tcW w:w="3966" w:type="dxa"/>
            <w:tcBorders>
              <w:top w:val="single" w:sz="6" w:space="0" w:color="auto"/>
              <w:left w:val="single" w:sz="6" w:space="0" w:color="auto"/>
              <w:bottom w:val="single" w:sz="6" w:space="0" w:color="auto"/>
              <w:right w:val="single" w:sz="6" w:space="0" w:color="auto"/>
            </w:tcBorders>
            <w:hideMark/>
          </w:tcPr>
          <w:p w14:paraId="32D5E1CC" w14:textId="315FA0FF" w:rsidR="00191392" w:rsidRPr="00F511A5" w:rsidRDefault="00191392" w:rsidP="00191392">
            <w:pPr>
              <w:pStyle w:val="TAL"/>
            </w:pPr>
            <w:ins w:id="208" w:author="Huawei" w:date="2023-02-14T18:35:00Z">
              <w:r>
                <w:rPr>
                  <w:lang w:eastAsia="zh-CN"/>
                </w:rPr>
                <w:t>Void</w:t>
              </w:r>
            </w:ins>
            <w:del w:id="209" w:author="Huawei" w:date="2023-02-14T18:35:00Z">
              <w:r w:rsidRPr="00F511A5" w:rsidDel="00191392">
                <w:rPr>
                  <w:lang w:eastAsia="zh-CN"/>
                </w:rPr>
                <w:delText>The</w:delText>
              </w:r>
              <w:bookmarkStart w:id="210" w:name="OLE_LINK174"/>
              <w:r w:rsidRPr="00F511A5" w:rsidDel="00191392">
                <w:rPr>
                  <w:lang w:eastAsia="zh-CN"/>
                </w:rPr>
                <w:delText xml:space="preserve"> NR-SS-UE1</w:delText>
              </w:r>
              <w:bookmarkEnd w:id="210"/>
              <w:r w:rsidRPr="00F511A5" w:rsidDel="00191392">
                <w:rPr>
                  <w:lang w:eastAsia="zh-CN"/>
                </w:rPr>
                <w:delText xml:space="preserve"> sends </w:delText>
              </w:r>
              <w:bookmarkStart w:id="211" w:name="OLE_LINK7"/>
              <w:r w:rsidRPr="00F511A5" w:rsidDel="00191392">
                <w:rPr>
                  <w:lang w:eastAsia="zh-CN"/>
                </w:rPr>
                <w:delText>a</w:delText>
              </w:r>
              <w:r w:rsidRPr="00F511A5" w:rsidDel="00191392">
                <w:delText xml:space="preserve"> Sidelink CSI Reporting</w:delText>
              </w:r>
              <w:bookmarkEnd w:id="211"/>
              <w:r w:rsidRPr="00F511A5" w:rsidDel="00191392">
                <w:delText xml:space="preserve"> MAC CE</w:delText>
              </w:r>
            </w:del>
            <w:r w:rsidRPr="00F511A5">
              <w:t>.</w:t>
            </w:r>
          </w:p>
        </w:tc>
        <w:tc>
          <w:tcPr>
            <w:tcW w:w="709" w:type="dxa"/>
            <w:tcBorders>
              <w:top w:val="single" w:sz="6" w:space="0" w:color="auto"/>
              <w:left w:val="single" w:sz="6" w:space="0" w:color="auto"/>
              <w:bottom w:val="single" w:sz="6" w:space="0" w:color="auto"/>
              <w:right w:val="single" w:sz="6" w:space="0" w:color="auto"/>
            </w:tcBorders>
            <w:hideMark/>
          </w:tcPr>
          <w:p w14:paraId="52440FEC" w14:textId="4FA8282A" w:rsidR="00191392" w:rsidRPr="00F511A5" w:rsidRDefault="00191392" w:rsidP="00191392">
            <w:pPr>
              <w:pStyle w:val="TAC"/>
            </w:pPr>
            <w:ins w:id="212" w:author="Huawei" w:date="2023-02-14T18:35:00Z">
              <w:r w:rsidRPr="00E619CC">
                <w:t>-</w:t>
              </w:r>
            </w:ins>
            <w:del w:id="213" w:author="Huawei" w:date="2023-02-14T18:35:00Z">
              <w:r w:rsidRPr="00F511A5" w:rsidDel="00445668">
                <w:delText>&lt;--</w:delText>
              </w:r>
            </w:del>
          </w:p>
        </w:tc>
        <w:tc>
          <w:tcPr>
            <w:tcW w:w="2975" w:type="dxa"/>
            <w:tcBorders>
              <w:top w:val="single" w:sz="6" w:space="0" w:color="auto"/>
              <w:left w:val="single" w:sz="6" w:space="0" w:color="auto"/>
              <w:bottom w:val="single" w:sz="6" w:space="0" w:color="auto"/>
              <w:right w:val="single" w:sz="6" w:space="0" w:color="auto"/>
            </w:tcBorders>
            <w:hideMark/>
          </w:tcPr>
          <w:p w14:paraId="1823AF26" w14:textId="5106EA45" w:rsidR="00191392" w:rsidRPr="00F511A5" w:rsidRDefault="00191392" w:rsidP="00191392">
            <w:pPr>
              <w:pStyle w:val="TAL"/>
            </w:pPr>
            <w:ins w:id="214" w:author="Huawei" w:date="2023-02-14T18:35:00Z">
              <w:r w:rsidRPr="00E619CC">
                <w:t>-</w:t>
              </w:r>
            </w:ins>
            <w:del w:id="215" w:author="Huawei" w:date="2023-02-14T18:35:00Z">
              <w:r w:rsidRPr="00F511A5" w:rsidDel="00445668">
                <w:delText>MAC CE (Sidelink CSI Reporting)</w:delText>
              </w:r>
            </w:del>
          </w:p>
        </w:tc>
        <w:tc>
          <w:tcPr>
            <w:tcW w:w="567" w:type="dxa"/>
            <w:tcBorders>
              <w:top w:val="single" w:sz="6" w:space="0" w:color="auto"/>
              <w:left w:val="single" w:sz="6" w:space="0" w:color="auto"/>
              <w:bottom w:val="single" w:sz="6" w:space="0" w:color="auto"/>
              <w:right w:val="single" w:sz="6" w:space="0" w:color="auto"/>
            </w:tcBorders>
            <w:hideMark/>
          </w:tcPr>
          <w:p w14:paraId="2C02F330" w14:textId="77777777" w:rsidR="00191392" w:rsidRPr="00F511A5" w:rsidRDefault="00191392" w:rsidP="0019139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08383CA0" w14:textId="77777777" w:rsidR="00191392" w:rsidRPr="00F511A5" w:rsidRDefault="00191392" w:rsidP="00191392">
            <w:pPr>
              <w:pStyle w:val="TAC"/>
              <w:rPr>
                <w:lang w:eastAsia="zh-CN"/>
              </w:rPr>
            </w:pPr>
            <w:r w:rsidRPr="00F511A5">
              <w:t>-</w:t>
            </w:r>
          </w:p>
        </w:tc>
      </w:tr>
    </w:tbl>
    <w:p w14:paraId="27470738" w14:textId="77777777" w:rsidR="00191392" w:rsidRPr="00F511A5" w:rsidRDefault="00191392" w:rsidP="00191392"/>
    <w:p w14:paraId="6AECC463" w14:textId="77777777" w:rsidR="00191392" w:rsidRPr="00F511A5" w:rsidRDefault="00191392" w:rsidP="00191392">
      <w:pPr>
        <w:pStyle w:val="H6"/>
      </w:pPr>
      <w:r w:rsidRPr="00F511A5">
        <w:rPr>
          <w:lang w:eastAsia="zh-CN"/>
        </w:rPr>
        <w:t>12.2.7.1</w:t>
      </w:r>
      <w:r w:rsidRPr="00F511A5">
        <w:t>.3.3</w:t>
      </w:r>
      <w:r w:rsidRPr="00F511A5">
        <w:tab/>
        <w:t>Specific message contents</w:t>
      </w:r>
    </w:p>
    <w:p w14:paraId="1836EA07" w14:textId="77777777" w:rsidR="00191392" w:rsidRDefault="00191392" w:rsidP="00191392">
      <w:pPr>
        <w:pStyle w:val="TH"/>
      </w:pPr>
      <w:bookmarkStart w:id="216" w:name="OLE_LINK28"/>
      <w:r w:rsidRPr="00F511A5">
        <w:t>Table 12.2.7.1.3.3-1</w:t>
      </w:r>
      <w:bookmarkEnd w:id="216"/>
      <w:r w:rsidRPr="00F511A5">
        <w:t xml:space="preserve">: </w:t>
      </w:r>
      <w:r w:rsidRPr="004F59B7">
        <w:rPr>
          <w:i/>
          <w:iCs/>
        </w:rPr>
        <w:t>SIB12-IEs-r16</w:t>
      </w:r>
      <w:r w:rsidRPr="00F511A5">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1392" w:rsidRPr="004F59B7" w14:paraId="1CA89449" w14:textId="77777777" w:rsidTr="00191392">
        <w:tc>
          <w:tcPr>
            <w:tcW w:w="9750" w:type="dxa"/>
            <w:gridSpan w:val="4"/>
            <w:tcBorders>
              <w:top w:val="single" w:sz="4" w:space="0" w:color="auto"/>
              <w:left w:val="single" w:sz="4" w:space="0" w:color="auto"/>
              <w:bottom w:val="single" w:sz="4" w:space="0" w:color="auto"/>
              <w:right w:val="single" w:sz="4" w:space="0" w:color="auto"/>
            </w:tcBorders>
            <w:hideMark/>
          </w:tcPr>
          <w:p w14:paraId="0DBCBCED" w14:textId="77777777" w:rsidR="00191392" w:rsidRPr="004F59B7" w:rsidRDefault="00191392" w:rsidP="00191392">
            <w:pPr>
              <w:pStyle w:val="TAH"/>
              <w:jc w:val="left"/>
              <w:rPr>
                <w:b w:val="0"/>
                <w:bCs/>
              </w:rPr>
            </w:pPr>
            <w:r w:rsidRPr="004F59B7">
              <w:rPr>
                <w:b w:val="0"/>
                <w:bCs/>
              </w:rPr>
              <w:t>Derivation Path: TS 38.508-1 [4], Table 4.6.2-14A</w:t>
            </w:r>
          </w:p>
        </w:tc>
      </w:tr>
      <w:tr w:rsidR="00191392" w:rsidRPr="004F59B7" w14:paraId="77FC003A"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0A4D733D" w14:textId="77777777" w:rsidR="00191392" w:rsidRPr="004F59B7" w:rsidRDefault="00191392" w:rsidP="00191392">
            <w:pPr>
              <w:pStyle w:val="TAH"/>
            </w:pPr>
            <w:r w:rsidRPr="004F59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4A9FE9" w14:textId="77777777" w:rsidR="00191392" w:rsidRPr="004F59B7" w:rsidRDefault="00191392" w:rsidP="00191392">
            <w:pPr>
              <w:pStyle w:val="TAH"/>
            </w:pPr>
            <w:r w:rsidRPr="004F59B7">
              <w:t>Value/remark</w:t>
            </w:r>
          </w:p>
        </w:tc>
        <w:tc>
          <w:tcPr>
            <w:tcW w:w="1701" w:type="dxa"/>
            <w:tcBorders>
              <w:top w:val="single" w:sz="4" w:space="0" w:color="auto"/>
              <w:left w:val="single" w:sz="4" w:space="0" w:color="auto"/>
              <w:bottom w:val="single" w:sz="4" w:space="0" w:color="auto"/>
              <w:right w:val="single" w:sz="4" w:space="0" w:color="auto"/>
            </w:tcBorders>
            <w:hideMark/>
          </w:tcPr>
          <w:p w14:paraId="41E582B0" w14:textId="77777777" w:rsidR="00191392" w:rsidRPr="004F59B7" w:rsidRDefault="00191392" w:rsidP="00191392">
            <w:pPr>
              <w:pStyle w:val="TAH"/>
            </w:pPr>
            <w:r w:rsidRPr="004F59B7">
              <w:t>Comment</w:t>
            </w:r>
          </w:p>
        </w:tc>
        <w:tc>
          <w:tcPr>
            <w:tcW w:w="1245" w:type="dxa"/>
            <w:tcBorders>
              <w:top w:val="single" w:sz="4" w:space="0" w:color="auto"/>
              <w:left w:val="single" w:sz="4" w:space="0" w:color="auto"/>
              <w:bottom w:val="single" w:sz="4" w:space="0" w:color="auto"/>
              <w:right w:val="single" w:sz="4" w:space="0" w:color="auto"/>
            </w:tcBorders>
            <w:hideMark/>
          </w:tcPr>
          <w:p w14:paraId="1CD379FF" w14:textId="77777777" w:rsidR="00191392" w:rsidRPr="004F59B7" w:rsidRDefault="00191392" w:rsidP="00191392">
            <w:pPr>
              <w:pStyle w:val="TAH"/>
            </w:pPr>
            <w:r w:rsidRPr="004F59B7">
              <w:t>Condition</w:t>
            </w:r>
          </w:p>
        </w:tc>
      </w:tr>
      <w:tr w:rsidR="00191392" w:rsidRPr="004F59B7" w14:paraId="6CAE133D"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19A1B40C" w14:textId="77777777" w:rsidR="00191392" w:rsidRPr="004F59B7" w:rsidRDefault="00191392" w:rsidP="00191392">
            <w:pPr>
              <w:pStyle w:val="TAL"/>
            </w:pPr>
            <w:r w:rsidRPr="004F59B7">
              <w:t>SIB12-IEs-r</w:t>
            </w:r>
            <w:proofErr w:type="gramStart"/>
            <w:r w:rsidRPr="004F59B7">
              <w:t>16 ::=</w:t>
            </w:r>
            <w:proofErr w:type="gramEnd"/>
            <w:r w:rsidRPr="004F59B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84F750"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Pr>
          <w:p w14:paraId="6710B8CA" w14:textId="77777777" w:rsidR="00191392" w:rsidRPr="004F59B7" w:rsidRDefault="00191392" w:rsidP="00191392">
            <w:pPr>
              <w:pStyle w:val="TAL"/>
            </w:pPr>
          </w:p>
        </w:tc>
        <w:tc>
          <w:tcPr>
            <w:tcW w:w="1245" w:type="dxa"/>
            <w:tcBorders>
              <w:top w:val="single" w:sz="4" w:space="0" w:color="auto"/>
              <w:left w:val="single" w:sz="4" w:space="0" w:color="auto"/>
              <w:bottom w:val="single" w:sz="4" w:space="0" w:color="auto"/>
              <w:right w:val="single" w:sz="4" w:space="0" w:color="auto"/>
            </w:tcBorders>
          </w:tcPr>
          <w:p w14:paraId="078DF9A0" w14:textId="77777777" w:rsidR="00191392" w:rsidRPr="004F59B7" w:rsidRDefault="00191392" w:rsidP="00191392">
            <w:pPr>
              <w:pStyle w:val="TAL"/>
            </w:pPr>
          </w:p>
        </w:tc>
      </w:tr>
      <w:tr w:rsidR="00191392" w:rsidRPr="004F59B7" w14:paraId="72563BD8"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6D24FA20" w14:textId="77777777" w:rsidR="00191392" w:rsidRPr="004F59B7" w:rsidRDefault="00191392" w:rsidP="00191392">
            <w:pPr>
              <w:pStyle w:val="TAL"/>
              <w:rPr>
                <w:lang w:eastAsia="zh-CN"/>
              </w:rPr>
            </w:pPr>
            <w:r w:rsidRPr="004F59B7">
              <w:rPr>
                <w:lang w:eastAsia="zh-CN"/>
              </w:rPr>
              <w:t xml:space="preserve">  </w:t>
            </w:r>
            <w:r w:rsidRPr="004F59B7">
              <w:t xml:space="preserve">sl-ConfigCommonNR-r16 SEQUENCE </w:t>
            </w:r>
            <w:r w:rsidRPr="004F59B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E9C9E47" w14:textId="77777777" w:rsidR="00191392" w:rsidRPr="004F59B7"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70DEFD"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27578B" w14:textId="77777777" w:rsidR="00191392" w:rsidRPr="004F59B7" w:rsidRDefault="00191392" w:rsidP="00191392">
            <w:pPr>
              <w:pStyle w:val="TAL"/>
            </w:pPr>
          </w:p>
        </w:tc>
      </w:tr>
      <w:tr w:rsidR="00191392" w:rsidRPr="004F59B7" w14:paraId="508500C2"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7142D131" w14:textId="77777777" w:rsidR="00191392" w:rsidRPr="004F59B7" w:rsidRDefault="00191392" w:rsidP="00191392">
            <w:pPr>
              <w:pStyle w:val="TAL"/>
              <w:rPr>
                <w:lang w:eastAsia="zh-CN"/>
              </w:rPr>
            </w:pPr>
            <w:r w:rsidRPr="004F59B7">
              <w:t xml:space="preserve">    sl-CSI-Acquisition-r16</w:t>
            </w:r>
          </w:p>
        </w:tc>
        <w:tc>
          <w:tcPr>
            <w:tcW w:w="2268" w:type="dxa"/>
            <w:tcBorders>
              <w:top w:val="single" w:sz="4" w:space="0" w:color="auto"/>
              <w:left w:val="single" w:sz="4" w:space="0" w:color="auto"/>
              <w:bottom w:val="single" w:sz="4" w:space="0" w:color="auto"/>
              <w:right w:val="single" w:sz="4" w:space="0" w:color="auto"/>
            </w:tcBorders>
            <w:hideMark/>
          </w:tcPr>
          <w:p w14:paraId="2B602B3B" w14:textId="77777777" w:rsidR="00191392" w:rsidRPr="004F59B7" w:rsidRDefault="00191392" w:rsidP="00191392">
            <w:pPr>
              <w:pStyle w:val="TAL"/>
              <w:rPr>
                <w:lang w:eastAsia="zh-CN"/>
              </w:rPr>
            </w:pPr>
            <w:r w:rsidRPr="004F59B7">
              <w:t>enabled</w:t>
            </w:r>
          </w:p>
        </w:tc>
        <w:tc>
          <w:tcPr>
            <w:tcW w:w="1701" w:type="dxa"/>
            <w:tcBorders>
              <w:top w:val="single" w:sz="4" w:space="0" w:color="auto"/>
              <w:left w:val="single" w:sz="4" w:space="0" w:color="auto"/>
              <w:bottom w:val="single" w:sz="4" w:space="0" w:color="auto"/>
              <w:right w:val="single" w:sz="4" w:space="0" w:color="auto"/>
            </w:tcBorders>
          </w:tcPr>
          <w:p w14:paraId="2367359A"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800D24" w14:textId="77777777" w:rsidR="00191392" w:rsidRPr="004F59B7" w:rsidRDefault="00191392" w:rsidP="00191392">
            <w:pPr>
              <w:pStyle w:val="TAL"/>
            </w:pPr>
          </w:p>
        </w:tc>
      </w:tr>
      <w:tr w:rsidR="00191392" w:rsidRPr="004F59B7" w14:paraId="1A62E487"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197AF4C9" w14:textId="77777777" w:rsidR="00191392" w:rsidRPr="004F59B7" w:rsidRDefault="00191392" w:rsidP="00191392">
            <w:pPr>
              <w:pStyle w:val="TAL"/>
              <w:rPr>
                <w:lang w:eastAsia="zh-CN"/>
              </w:rPr>
            </w:pPr>
            <w:r w:rsidRPr="004F59B7">
              <w:t xml:space="preserve">  </w:t>
            </w:r>
            <w:r w:rsidRPr="004F59B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D0D827C" w14:textId="77777777" w:rsidR="00191392" w:rsidRPr="004F59B7"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53A31E"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A58818" w14:textId="77777777" w:rsidR="00191392" w:rsidRPr="004F59B7" w:rsidRDefault="00191392" w:rsidP="00191392">
            <w:pPr>
              <w:pStyle w:val="TAL"/>
            </w:pPr>
          </w:p>
        </w:tc>
      </w:tr>
      <w:tr w:rsidR="00191392" w:rsidRPr="004F59B7" w14:paraId="5CB411F2"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5EE5C06B" w14:textId="77777777" w:rsidR="00191392" w:rsidRPr="004F59B7" w:rsidRDefault="00191392" w:rsidP="00191392">
            <w:pPr>
              <w:pStyle w:val="TAL"/>
            </w:pPr>
            <w:r w:rsidRPr="004F59B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F13BD9C" w14:textId="77777777" w:rsidR="00191392" w:rsidRPr="004F59B7"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5DE35D"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E82A85" w14:textId="77777777" w:rsidR="00191392" w:rsidRPr="004F59B7" w:rsidRDefault="00191392" w:rsidP="00191392">
            <w:pPr>
              <w:pStyle w:val="TAL"/>
            </w:pPr>
          </w:p>
        </w:tc>
      </w:tr>
    </w:tbl>
    <w:p w14:paraId="032164C2" w14:textId="77777777" w:rsidR="00191392" w:rsidRPr="004F59B7" w:rsidRDefault="00191392" w:rsidP="00191392">
      <w:pPr>
        <w:rPr>
          <w:lang w:eastAsia="zh-CN"/>
        </w:rPr>
      </w:pPr>
    </w:p>
    <w:p w14:paraId="332312E9" w14:textId="77777777" w:rsidR="00191392" w:rsidRDefault="00191392" w:rsidP="00191392">
      <w:pPr>
        <w:pStyle w:val="TH"/>
      </w:pPr>
      <w:r w:rsidRPr="00F511A5">
        <w:t xml:space="preserve">Table 12.2.7.1.3.3-2: </w:t>
      </w:r>
      <w:proofErr w:type="spellStart"/>
      <w:r w:rsidRPr="004F59B7">
        <w:rPr>
          <w:i/>
        </w:rPr>
        <w:t>RRCReconfigurationSidelink</w:t>
      </w:r>
      <w:proofErr w:type="spellEnd"/>
      <w:r w:rsidRPr="00F511A5">
        <w:rPr>
          <w:i/>
        </w:rPr>
        <w:t xml:space="preserve"> </w:t>
      </w:r>
      <w:r w:rsidRPr="00F511A5">
        <w:t>(step 2, Table 12.2.7.1.3.2-1)</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69"/>
        <w:gridCol w:w="1701"/>
        <w:gridCol w:w="1246"/>
      </w:tblGrid>
      <w:tr w:rsidR="00191392" w:rsidRPr="004F59B7" w14:paraId="09BE46BC" w14:textId="77777777" w:rsidTr="00191392">
        <w:tc>
          <w:tcPr>
            <w:tcW w:w="9750" w:type="dxa"/>
            <w:gridSpan w:val="4"/>
            <w:tcBorders>
              <w:top w:val="single" w:sz="4" w:space="0" w:color="auto"/>
              <w:left w:val="single" w:sz="4" w:space="0" w:color="auto"/>
              <w:bottom w:val="single" w:sz="4" w:space="0" w:color="auto"/>
              <w:right w:val="single" w:sz="4" w:space="0" w:color="auto"/>
            </w:tcBorders>
            <w:hideMark/>
          </w:tcPr>
          <w:p w14:paraId="63994378" w14:textId="77777777" w:rsidR="00191392" w:rsidRPr="004F59B7" w:rsidRDefault="00191392" w:rsidP="00191392">
            <w:pPr>
              <w:pStyle w:val="TAL"/>
            </w:pPr>
            <w:r w:rsidRPr="004F59B7">
              <w:t xml:space="preserve">Derivation Path: TS 38.508-1 [4], Table 4.6.1A-3 with </w:t>
            </w:r>
            <w:r w:rsidRPr="004F59B7">
              <w:rPr>
                <w:lang w:eastAsia="zh-CN"/>
              </w:rPr>
              <w:t>condition</w:t>
            </w:r>
            <w:r w:rsidRPr="004F59B7">
              <w:t xml:space="preserve"> </w:t>
            </w:r>
            <w:r w:rsidRPr="004F59B7">
              <w:rPr>
                <w:snapToGrid w:val="0"/>
                <w:lang w:eastAsia="zh-CN"/>
              </w:rPr>
              <w:t xml:space="preserve">SL_CSI </w:t>
            </w:r>
            <w:r w:rsidRPr="004F59B7">
              <w:rPr>
                <w:rFonts w:hint="eastAsia"/>
                <w:snapToGrid w:val="0"/>
                <w:lang w:eastAsia="zh-CN"/>
              </w:rPr>
              <w:t>and</w:t>
            </w:r>
            <w:r w:rsidRPr="004F59B7">
              <w:rPr>
                <w:snapToGrid w:val="0"/>
                <w:lang w:eastAsia="zh-CN"/>
              </w:rPr>
              <w:t xml:space="preserve"> TX</w:t>
            </w:r>
          </w:p>
        </w:tc>
      </w:tr>
      <w:tr w:rsidR="00191392" w:rsidRPr="004F59B7" w14:paraId="31B4581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629A" w14:textId="77777777" w:rsidR="00191392" w:rsidRPr="004F59B7" w:rsidRDefault="00191392" w:rsidP="00191392">
            <w:pPr>
              <w:pStyle w:val="TAH"/>
            </w:pPr>
            <w:r w:rsidRPr="004F59B7">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92A6" w14:textId="77777777" w:rsidR="00191392" w:rsidRPr="004F59B7" w:rsidRDefault="00191392" w:rsidP="00191392">
            <w:pPr>
              <w:pStyle w:val="TAH"/>
            </w:pPr>
            <w:r w:rsidRPr="004F59B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C8F0" w14:textId="77777777" w:rsidR="00191392" w:rsidRPr="004F59B7" w:rsidRDefault="00191392" w:rsidP="00191392">
            <w:pPr>
              <w:pStyle w:val="TAH"/>
            </w:pPr>
            <w:r w:rsidRPr="004F59B7">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88D6" w14:textId="77777777" w:rsidR="00191392" w:rsidRPr="004F59B7" w:rsidRDefault="00191392" w:rsidP="00191392">
            <w:pPr>
              <w:pStyle w:val="TAH"/>
            </w:pPr>
            <w:r w:rsidRPr="004F59B7">
              <w:t>Condition</w:t>
            </w:r>
          </w:p>
        </w:tc>
      </w:tr>
      <w:tr w:rsidR="00191392" w:rsidRPr="004F59B7" w14:paraId="5932DA39"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C50A" w14:textId="77777777" w:rsidR="00191392" w:rsidRPr="004F59B7" w:rsidRDefault="00191392" w:rsidP="00191392">
            <w:pPr>
              <w:pStyle w:val="TAL"/>
            </w:pPr>
            <w:proofErr w:type="spellStart"/>
            <w:proofErr w:type="gramStart"/>
            <w:r w:rsidRPr="004F59B7">
              <w:t>RRCReconfigurationSidelink</w:t>
            </w:r>
            <w:proofErr w:type="spellEnd"/>
            <w:r w:rsidRPr="004F59B7">
              <w:t xml:space="preserve"> ::=</w:t>
            </w:r>
            <w:proofErr w:type="gramEnd"/>
            <w:r w:rsidRPr="004F59B7">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F4E"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11C0" w14:textId="77777777" w:rsidR="00191392" w:rsidRPr="004F59B7" w:rsidRDefault="00191392" w:rsidP="00191392">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D85B" w14:textId="77777777" w:rsidR="00191392" w:rsidRPr="004F59B7" w:rsidRDefault="00191392" w:rsidP="00191392">
            <w:pPr>
              <w:pStyle w:val="TAL"/>
            </w:pPr>
          </w:p>
        </w:tc>
      </w:tr>
      <w:tr w:rsidR="00191392" w:rsidRPr="004F59B7" w14:paraId="09808B52"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9B45" w14:textId="77777777" w:rsidR="00191392" w:rsidRPr="004F59B7" w:rsidRDefault="00191392" w:rsidP="00191392">
            <w:pPr>
              <w:pStyle w:val="TAL"/>
              <w:rPr>
                <w:snapToGrid w:val="0"/>
              </w:rPr>
            </w:pPr>
            <w:r w:rsidRPr="004F59B7">
              <w:rPr>
                <w:snapToGrid w:val="0"/>
                <w:lang w:eastAsia="zh-CN"/>
              </w:rPr>
              <w:t xml:space="preserve">  </w:t>
            </w:r>
            <w:proofErr w:type="spellStart"/>
            <w:r w:rsidRPr="004F59B7">
              <w:t>criticalExtensions</w:t>
            </w:r>
            <w:proofErr w:type="spellEnd"/>
            <w:r w:rsidRPr="004F59B7">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6262"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2BE8"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491C" w14:textId="77777777" w:rsidR="00191392" w:rsidRPr="004F59B7" w:rsidRDefault="00191392" w:rsidP="00191392">
            <w:pPr>
              <w:pStyle w:val="TAL"/>
              <w:rPr>
                <w:snapToGrid w:val="0"/>
              </w:rPr>
            </w:pPr>
          </w:p>
        </w:tc>
      </w:tr>
      <w:tr w:rsidR="00191392" w:rsidRPr="004F59B7" w14:paraId="688E8BE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7B98" w14:textId="77777777" w:rsidR="00191392" w:rsidRPr="004F59B7" w:rsidRDefault="00191392" w:rsidP="00191392">
            <w:pPr>
              <w:pStyle w:val="TAL"/>
              <w:rPr>
                <w:snapToGrid w:val="0"/>
              </w:rPr>
            </w:pPr>
            <w:r w:rsidRPr="004F59B7">
              <w:rPr>
                <w:snapToGrid w:val="0"/>
                <w:lang w:eastAsia="zh-CN"/>
              </w:rPr>
              <w:t xml:space="preserve">    </w:t>
            </w:r>
            <w:r w:rsidRPr="004F59B7">
              <w:t>rrcReconfigurationSidelink-r16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2F8A"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9940"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F71B" w14:textId="77777777" w:rsidR="00191392" w:rsidRPr="004F59B7" w:rsidRDefault="00191392" w:rsidP="00191392">
            <w:pPr>
              <w:pStyle w:val="TAL"/>
              <w:rPr>
                <w:snapToGrid w:val="0"/>
              </w:rPr>
            </w:pPr>
          </w:p>
        </w:tc>
      </w:tr>
      <w:tr w:rsidR="00191392" w:rsidRPr="004F59B7" w14:paraId="678E48AD"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95CD" w14:textId="77777777" w:rsidR="00191392" w:rsidRPr="004F59B7" w:rsidRDefault="00191392" w:rsidP="00191392">
            <w:pPr>
              <w:pStyle w:val="TAL"/>
              <w:rPr>
                <w:snapToGrid w:val="0"/>
              </w:rPr>
            </w:pPr>
            <w:r w:rsidRPr="004F59B7">
              <w:rPr>
                <w:snapToGrid w:val="0"/>
                <w:lang w:eastAsia="zh-CN"/>
              </w:rPr>
              <w:t xml:space="preserve">      </w:t>
            </w:r>
            <w:r w:rsidRPr="004F59B7">
              <w:rPr>
                <w:rFonts w:eastAsia="等线"/>
              </w:rPr>
              <w:t>sl-CSI</w:t>
            </w:r>
            <w:r w:rsidRPr="004F59B7">
              <w:t>-RS</w:t>
            </w:r>
            <w:r w:rsidRPr="004F59B7">
              <w:rPr>
                <w:rFonts w:eastAsia="等线"/>
              </w:rPr>
              <w:t>-Config-r16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A980"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46AC"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3703" w14:textId="77777777" w:rsidR="00191392" w:rsidRPr="004F59B7" w:rsidRDefault="00191392" w:rsidP="00191392">
            <w:pPr>
              <w:pStyle w:val="TAL"/>
              <w:rPr>
                <w:snapToGrid w:val="0"/>
              </w:rPr>
            </w:pPr>
          </w:p>
        </w:tc>
      </w:tr>
      <w:tr w:rsidR="00191392" w:rsidRPr="004F59B7" w14:paraId="5EA9F167"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05D7" w14:textId="77777777" w:rsidR="00191392" w:rsidRPr="004F59B7" w:rsidRDefault="00191392" w:rsidP="00191392">
            <w:pPr>
              <w:pStyle w:val="TAL"/>
              <w:rPr>
                <w:snapToGrid w:val="0"/>
                <w:lang w:eastAsia="zh-CN"/>
              </w:rPr>
            </w:pPr>
            <w:r w:rsidRPr="004F59B7">
              <w:rPr>
                <w:snapToGrid w:val="0"/>
                <w:lang w:eastAsia="zh-CN"/>
              </w:rPr>
              <w:t xml:space="preserve">        Setup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DFA6"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B547"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33B1" w14:textId="77777777" w:rsidR="00191392" w:rsidRPr="004F59B7" w:rsidRDefault="00191392" w:rsidP="00191392">
            <w:pPr>
              <w:pStyle w:val="TAL"/>
              <w:rPr>
                <w:snapToGrid w:val="0"/>
              </w:rPr>
            </w:pPr>
          </w:p>
        </w:tc>
      </w:tr>
      <w:tr w:rsidR="00191392" w:rsidRPr="004F59B7" w14:paraId="43972F8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F008" w14:textId="77777777" w:rsidR="00191392" w:rsidRPr="004F59B7" w:rsidRDefault="00191392" w:rsidP="00191392">
            <w:pPr>
              <w:pStyle w:val="TAL"/>
              <w:rPr>
                <w:snapToGrid w:val="0"/>
                <w:lang w:eastAsia="zh-CN"/>
              </w:rPr>
            </w:pPr>
            <w:r w:rsidRPr="004F59B7">
              <w:rPr>
                <w:snapToGrid w:val="0"/>
                <w:lang w:eastAsia="zh-CN"/>
              </w:rPr>
              <w:t xml:space="preserve">          </w:t>
            </w:r>
            <w:r w:rsidRPr="004F59B7">
              <w:t>sl-CSI-RS-FreqAllocation-r16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4729" w14:textId="77777777" w:rsidR="00191392" w:rsidRPr="004F59B7" w:rsidRDefault="00191392" w:rsidP="00191392">
            <w:pPr>
              <w:pStyle w:val="TAL"/>
            </w:pPr>
            <w:r w:rsidRPr="004F59B7">
              <w:rPr>
                <w:lang w:eastAsia="zh-CN"/>
              </w:rPr>
              <w:t>Any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CB15"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C0A5" w14:textId="77777777" w:rsidR="00191392" w:rsidRPr="004F59B7" w:rsidRDefault="00191392" w:rsidP="00191392">
            <w:pPr>
              <w:pStyle w:val="TAL"/>
              <w:rPr>
                <w:snapToGrid w:val="0"/>
              </w:rPr>
            </w:pPr>
          </w:p>
        </w:tc>
      </w:tr>
      <w:tr w:rsidR="00191392" w:rsidRPr="004F59B7" w14:paraId="6A94E671"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AFED" w14:textId="77777777" w:rsidR="00191392" w:rsidRPr="004F59B7" w:rsidRDefault="00191392" w:rsidP="00191392">
            <w:pPr>
              <w:pStyle w:val="TAL"/>
              <w:rPr>
                <w:snapToGrid w:val="0"/>
                <w:lang w:eastAsia="zh-CN"/>
              </w:rPr>
            </w:pPr>
            <w:r w:rsidRPr="004F59B7">
              <w:rPr>
                <w:snapToGrid w:val="0"/>
                <w:lang w:eastAsia="zh-CN"/>
              </w:rPr>
              <w:t xml:space="preserve">          </w:t>
            </w:r>
            <w:r w:rsidRPr="004F59B7">
              <w:t>sl-CSI-RS-FirstSymbol-r16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C9D4" w14:textId="77777777" w:rsidR="00191392" w:rsidRPr="004F59B7" w:rsidRDefault="00191392" w:rsidP="00191392">
            <w:pPr>
              <w:pStyle w:val="TAL"/>
            </w:pPr>
            <w:r w:rsidRPr="004F59B7">
              <w:t>(</w:t>
            </w:r>
            <w:proofErr w:type="gramStart"/>
            <w:r w:rsidRPr="004F59B7">
              <w:t>3..</w:t>
            </w:r>
            <w:proofErr w:type="gramEnd"/>
            <w:r w:rsidRPr="004F59B7">
              <w:t>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7C5F"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FE63" w14:textId="77777777" w:rsidR="00191392" w:rsidRPr="004F59B7" w:rsidRDefault="00191392" w:rsidP="00191392">
            <w:pPr>
              <w:pStyle w:val="TAL"/>
              <w:rPr>
                <w:snapToGrid w:val="0"/>
              </w:rPr>
            </w:pPr>
          </w:p>
        </w:tc>
      </w:tr>
      <w:tr w:rsidR="00191392" w:rsidRPr="004F59B7" w14:paraId="53E738E5"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6C04" w14:textId="77777777" w:rsidR="00191392" w:rsidRPr="004F59B7" w:rsidRDefault="00191392" w:rsidP="00191392">
            <w:pPr>
              <w:pStyle w:val="TAL"/>
              <w:rPr>
                <w:snapToGrid w:val="0"/>
                <w:lang w:eastAsia="zh-CN"/>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D608"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BF0E"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673C" w14:textId="77777777" w:rsidR="00191392" w:rsidRPr="004F59B7" w:rsidRDefault="00191392" w:rsidP="00191392">
            <w:pPr>
              <w:pStyle w:val="TAL"/>
              <w:rPr>
                <w:snapToGrid w:val="0"/>
              </w:rPr>
            </w:pPr>
          </w:p>
        </w:tc>
      </w:tr>
      <w:tr w:rsidR="00191392" w:rsidRPr="004F59B7" w14:paraId="49406012"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89B2" w14:textId="77777777" w:rsidR="00191392" w:rsidRPr="004F59B7" w:rsidRDefault="00191392" w:rsidP="00191392">
            <w:pPr>
              <w:pStyle w:val="TAL"/>
              <w:rPr>
                <w:snapToGrid w:val="0"/>
                <w:lang w:eastAsia="zh-CN"/>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7011"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266E"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ECCE" w14:textId="77777777" w:rsidR="00191392" w:rsidRPr="004F59B7" w:rsidRDefault="00191392" w:rsidP="00191392">
            <w:pPr>
              <w:pStyle w:val="TAL"/>
              <w:rPr>
                <w:snapToGrid w:val="0"/>
              </w:rPr>
            </w:pPr>
          </w:p>
        </w:tc>
      </w:tr>
      <w:tr w:rsidR="00191392" w:rsidRPr="004F59B7" w14:paraId="787325E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6616" w14:textId="77777777" w:rsidR="00191392" w:rsidRPr="004F59B7" w:rsidRDefault="00191392" w:rsidP="00191392">
            <w:pPr>
              <w:pStyle w:val="TAL"/>
              <w:rPr>
                <w:snapToGrid w:val="0"/>
              </w:rPr>
            </w:pPr>
            <w:r w:rsidRPr="004F59B7">
              <w:rPr>
                <w:snapToGrid w:val="0"/>
                <w:lang w:eastAsia="zh-CN"/>
              </w:rPr>
              <w:t xml:space="preserve">      </w:t>
            </w:r>
            <w:r w:rsidRPr="004F59B7">
              <w:t>sl-LatencyBoundCSI-Report-r16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21C5" w14:textId="77777777" w:rsidR="00191392" w:rsidRPr="004F59B7" w:rsidRDefault="00191392" w:rsidP="00191392">
            <w:pPr>
              <w:pStyle w:val="TAL"/>
            </w:pPr>
            <w:r w:rsidRPr="004F59B7">
              <w:t>(</w:t>
            </w:r>
            <w:proofErr w:type="gramStart"/>
            <w:r w:rsidRPr="004F59B7">
              <w:t>3..</w:t>
            </w:r>
            <w:proofErr w:type="gramEnd"/>
            <w:r w:rsidRPr="004F59B7">
              <w:t>160)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338"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D076" w14:textId="77777777" w:rsidR="00191392" w:rsidRPr="004F59B7" w:rsidRDefault="00191392" w:rsidP="00191392">
            <w:pPr>
              <w:pStyle w:val="TAL"/>
              <w:rPr>
                <w:snapToGrid w:val="0"/>
              </w:rPr>
            </w:pPr>
          </w:p>
        </w:tc>
      </w:tr>
      <w:tr w:rsidR="00191392" w:rsidRPr="004F59B7" w14:paraId="6141CA66"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92A9" w14:textId="77777777" w:rsidR="00191392" w:rsidRPr="004F59B7" w:rsidRDefault="00191392" w:rsidP="00191392">
            <w:pPr>
              <w:pStyle w:val="TAL"/>
              <w:rPr>
                <w:snapToGrid w:val="0"/>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60E5"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02A4"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1211" w14:textId="77777777" w:rsidR="00191392" w:rsidRPr="004F59B7" w:rsidRDefault="00191392" w:rsidP="00191392">
            <w:pPr>
              <w:pStyle w:val="TAL"/>
              <w:rPr>
                <w:snapToGrid w:val="0"/>
              </w:rPr>
            </w:pPr>
          </w:p>
        </w:tc>
      </w:tr>
      <w:tr w:rsidR="00191392" w:rsidRPr="004F59B7" w14:paraId="01DAE5AE"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E9C0C" w14:textId="77777777" w:rsidR="00191392" w:rsidRPr="004F59B7" w:rsidRDefault="00191392" w:rsidP="00191392">
            <w:pPr>
              <w:pStyle w:val="TAL"/>
              <w:rPr>
                <w:snapToGrid w:val="0"/>
                <w:lang w:eastAsia="zh-CN"/>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4EE7"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C5E4" w14:textId="77777777" w:rsidR="00191392" w:rsidRPr="004F59B7" w:rsidRDefault="00191392" w:rsidP="00191392">
            <w:pPr>
              <w:pStyle w:val="TAL"/>
              <w:rPr>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8ABA" w14:textId="77777777" w:rsidR="00191392" w:rsidRPr="004F59B7" w:rsidRDefault="00191392" w:rsidP="00191392">
            <w:pPr>
              <w:pStyle w:val="TAL"/>
              <w:rPr>
                <w:snapToGrid w:val="0"/>
              </w:rPr>
            </w:pPr>
          </w:p>
        </w:tc>
      </w:tr>
      <w:tr w:rsidR="00191392" w:rsidRPr="004F59B7" w14:paraId="15A2FBD5"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9EB19" w14:textId="77777777" w:rsidR="00191392" w:rsidRPr="004F59B7" w:rsidRDefault="00191392" w:rsidP="00191392">
            <w:pPr>
              <w:pStyle w:val="TAL"/>
              <w:rPr>
                <w:snapToGrid w:val="0"/>
                <w:lang w:eastAsia="zh-CN"/>
              </w:rPr>
            </w:pPr>
            <w:r w:rsidRPr="004F59B7">
              <w:rPr>
                <w:snapToGrid w:val="0"/>
                <w:lang w:eastAsia="zh-CN"/>
              </w:rP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0257"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8F6E" w14:textId="77777777" w:rsidR="00191392" w:rsidRPr="004F59B7" w:rsidRDefault="00191392" w:rsidP="00191392">
            <w:pPr>
              <w:pStyle w:val="TAL"/>
              <w:rPr>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6845" w14:textId="77777777" w:rsidR="00191392" w:rsidRPr="004F59B7" w:rsidRDefault="00191392" w:rsidP="00191392">
            <w:pPr>
              <w:pStyle w:val="TAL"/>
              <w:rPr>
                <w:snapToGrid w:val="0"/>
              </w:rPr>
            </w:pPr>
          </w:p>
        </w:tc>
      </w:tr>
    </w:tbl>
    <w:p w14:paraId="28A3C8E9" w14:textId="77777777" w:rsidR="00191392" w:rsidRPr="00394765" w:rsidRDefault="00191392" w:rsidP="00191392">
      <w:pPr>
        <w:rPr>
          <w:sz w:val="18"/>
          <w:lang w:eastAsia="zh-CN"/>
        </w:rPr>
      </w:pPr>
    </w:p>
    <w:p w14:paraId="2E5F64C4" w14:textId="77777777" w:rsidR="00191392" w:rsidRPr="00F511A5" w:rsidRDefault="00191392" w:rsidP="00191392">
      <w:pPr>
        <w:pStyle w:val="TH"/>
      </w:pPr>
      <w:r w:rsidRPr="00F511A5">
        <w:t xml:space="preserve">Table 12.2.7.1.3.3-3: </w:t>
      </w:r>
      <w:proofErr w:type="spellStart"/>
      <w:r w:rsidRPr="004F59B7">
        <w:rPr>
          <w:i/>
          <w:iCs/>
        </w:rPr>
        <w:t>RRCReconfigurationCompleteSidelink</w:t>
      </w:r>
      <w:proofErr w:type="spellEnd"/>
      <w:r w:rsidRPr="00F511A5">
        <w:rPr>
          <w:i/>
        </w:rPr>
        <w:t xml:space="preserve"> </w:t>
      </w:r>
      <w:r w:rsidRPr="00F511A5">
        <w:t>(step 3, Table 12.2.7.1.3.2-1)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91392" w:rsidRPr="004F59B7" w14:paraId="3007AB7F" w14:textId="77777777" w:rsidTr="00984A38">
        <w:tc>
          <w:tcPr>
            <w:tcW w:w="9600" w:type="dxa"/>
            <w:tcBorders>
              <w:top w:val="single" w:sz="4" w:space="0" w:color="auto"/>
              <w:left w:val="single" w:sz="4" w:space="0" w:color="auto"/>
              <w:bottom w:val="single" w:sz="4" w:space="0" w:color="auto"/>
              <w:right w:val="single" w:sz="4" w:space="0" w:color="auto"/>
            </w:tcBorders>
            <w:hideMark/>
          </w:tcPr>
          <w:p w14:paraId="1CA9900B" w14:textId="77777777" w:rsidR="00191392" w:rsidRPr="004F59B7" w:rsidRDefault="00191392" w:rsidP="00191392">
            <w:pPr>
              <w:pStyle w:val="TAL"/>
              <w:rPr>
                <w:lang w:eastAsia="zh-CN"/>
              </w:rPr>
            </w:pPr>
            <w:r w:rsidRPr="004F59B7">
              <w:rPr>
                <w:lang w:eastAsia="zh-CN"/>
              </w:rPr>
              <w:t>Derivation path: TS 38.508-1 [4], Table 4.6.1A-4 with condition RX</w:t>
            </w:r>
          </w:p>
        </w:tc>
      </w:tr>
    </w:tbl>
    <w:p w14:paraId="63D99E83" w14:textId="11198D61" w:rsidR="00433491" w:rsidRPr="00191392" w:rsidRDefault="00984A38" w:rsidP="00984A3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433491" w:rsidRPr="0019139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D436C" w14:textId="77777777" w:rsidR="00DA6C06" w:rsidRDefault="00DA6C06">
      <w:r>
        <w:separator/>
      </w:r>
    </w:p>
  </w:endnote>
  <w:endnote w:type="continuationSeparator" w:id="0">
    <w:p w14:paraId="60C6CAC6" w14:textId="77777777" w:rsidR="00DA6C06" w:rsidRDefault="00DA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D5179" w14:textId="77777777" w:rsidR="00DA6C06" w:rsidRDefault="00DA6C06">
      <w:r>
        <w:separator/>
      </w:r>
    </w:p>
  </w:footnote>
  <w:footnote w:type="continuationSeparator" w:id="0">
    <w:p w14:paraId="488166C2" w14:textId="77777777" w:rsidR="00DA6C06" w:rsidRDefault="00DA6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7272" w14:textId="77777777" w:rsidR="00191392" w:rsidRDefault="001913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C67E" w14:textId="77777777" w:rsidR="00191392" w:rsidRDefault="001913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2A6C6" w14:textId="77777777" w:rsidR="00191392" w:rsidRDefault="001913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8311A" w14:textId="77777777" w:rsidR="00191392" w:rsidRDefault="001913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27674"/>
    <w:rsid w:val="00030120"/>
    <w:rsid w:val="00037AE7"/>
    <w:rsid w:val="00040385"/>
    <w:rsid w:val="00041E10"/>
    <w:rsid w:val="00043DF6"/>
    <w:rsid w:val="00044A05"/>
    <w:rsid w:val="00045805"/>
    <w:rsid w:val="000536CB"/>
    <w:rsid w:val="00053BE5"/>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1392"/>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349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497F"/>
    <w:rsid w:val="00547111"/>
    <w:rsid w:val="0056252E"/>
    <w:rsid w:val="00566203"/>
    <w:rsid w:val="00567140"/>
    <w:rsid w:val="0057503A"/>
    <w:rsid w:val="00581D8F"/>
    <w:rsid w:val="00587CC8"/>
    <w:rsid w:val="00592D74"/>
    <w:rsid w:val="00596E0E"/>
    <w:rsid w:val="005A3CEF"/>
    <w:rsid w:val="005A5C18"/>
    <w:rsid w:val="005B41CA"/>
    <w:rsid w:val="005D179A"/>
    <w:rsid w:val="005D1870"/>
    <w:rsid w:val="005D4CB0"/>
    <w:rsid w:val="005D5A2A"/>
    <w:rsid w:val="005D5C58"/>
    <w:rsid w:val="005E1D90"/>
    <w:rsid w:val="005E2C44"/>
    <w:rsid w:val="005E2DD0"/>
    <w:rsid w:val="005E6649"/>
    <w:rsid w:val="005F6D86"/>
    <w:rsid w:val="005F7895"/>
    <w:rsid w:val="0060364E"/>
    <w:rsid w:val="006141D7"/>
    <w:rsid w:val="00621188"/>
    <w:rsid w:val="0062316D"/>
    <w:rsid w:val="006257ED"/>
    <w:rsid w:val="006317D9"/>
    <w:rsid w:val="00635EC2"/>
    <w:rsid w:val="0063646B"/>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14BB"/>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117"/>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4A38"/>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20B7"/>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6C06"/>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1721"/>
    <w:rsid w:val="00E62255"/>
    <w:rsid w:val="00E62713"/>
    <w:rsid w:val="00E70236"/>
    <w:rsid w:val="00E71635"/>
    <w:rsid w:val="00E80B68"/>
    <w:rsid w:val="00E83243"/>
    <w:rsid w:val="00E85504"/>
    <w:rsid w:val="00E868B6"/>
    <w:rsid w:val="00E905A5"/>
    <w:rsid w:val="00EA161C"/>
    <w:rsid w:val="00EB09B7"/>
    <w:rsid w:val="00EB225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1A6"/>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E15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C8D5C-E6E1-45E1-AC46-C78BFA0E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17</Pages>
  <Words>5460</Words>
  <Characters>31128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2023-02-16T15:56:00Z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(3)mt8tGGSOQodKDyGQpVf6k3zBNNCs2RSg3zTK8H5zA/RhgR4ERo5l/glKzD/GDH5PAuPDI0l1
wUk8tMgFul4HuThy6zT9LivnBw/M1C+S0L3RQyN1InEkCFVCdXHz5qXa9cM4BPu5ViA0Hgs2
7Nv6IN60/l8fC4bNap1hZGMK+TtRn+SRntjL1aZXOrgXWGBajtzgba71ZcbExl+6Aa0FXIYf
GvincOKAnjMobJRlZd</vt:lpwstr>
  </property>
  <property fmtid="{D5CDD505-2E9C-101B-9397-08002B2CF9AE}" pid="22" name="_2015_ms_pID_7253431">
    <vt:lpwstr>9BoGJELCFZCCSbZxr61djXoFzqU8/luuyhcIf6nTmcC+2LMANDSXeq
e4fPird4Qid0jMm5ypKGbg4LXE+BGa/AqIMsMe1PgELgK9p17AqkSilQHEp1ewRO3QBMf5c2
BydF522oTAqePg/OzXdXy0RpPVy/NP/zn2QpLgBvNEuiaIhswZskcovQAOE1f7K57glwbSqa
4V0nCEVt8PclFHqCxu06aOGm8FKUXmVpnGzI</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1676562981</vt:lpwstr>
  </property>
</Properties>
</file>